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655" w:rsidRDefault="00835655" w:rsidP="004C12E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УТВЕРЖДЕН</w:t>
      </w:r>
    </w:p>
    <w:p w:rsidR="00835655" w:rsidRDefault="00835655" w:rsidP="004C12E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Указом  Президента</w:t>
      </w:r>
    </w:p>
    <w:p w:rsidR="00835655" w:rsidRDefault="00835655" w:rsidP="004C12E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Республики Дагестан</w:t>
      </w:r>
    </w:p>
    <w:p w:rsidR="00835655" w:rsidRPr="00093BBA" w:rsidRDefault="00835655" w:rsidP="004C12E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от 19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>. № 137</w:t>
      </w:r>
    </w:p>
    <w:p w:rsidR="00835655" w:rsidRDefault="00835655" w:rsidP="004C12E6">
      <w:pPr>
        <w:jc w:val="center"/>
        <w:rPr>
          <w:sz w:val="28"/>
          <w:szCs w:val="28"/>
        </w:rPr>
      </w:pPr>
    </w:p>
    <w:p w:rsidR="00835655" w:rsidRPr="00247301" w:rsidRDefault="00835655" w:rsidP="004C12E6">
      <w:pPr>
        <w:jc w:val="center"/>
        <w:rPr>
          <w:sz w:val="28"/>
          <w:szCs w:val="28"/>
        </w:rPr>
      </w:pPr>
      <w:r w:rsidRPr="004C12E6"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35655" w:rsidRPr="000A13A3" w:rsidRDefault="00835655" w:rsidP="0067021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  <w:r w:rsidRPr="000A13A3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О С Т А В </w:t>
      </w:r>
    </w:p>
    <w:p w:rsidR="00835655" w:rsidRDefault="00835655" w:rsidP="004C12E6">
      <w:pPr>
        <w:jc w:val="center"/>
        <w:rPr>
          <w:b/>
          <w:sz w:val="28"/>
          <w:szCs w:val="28"/>
        </w:rPr>
      </w:pPr>
      <w:r w:rsidRPr="005D7333">
        <w:rPr>
          <w:b/>
          <w:sz w:val="28"/>
          <w:szCs w:val="28"/>
        </w:rPr>
        <w:t>Комиссии</w:t>
      </w:r>
      <w:r>
        <w:rPr>
          <w:b/>
          <w:sz w:val="28"/>
          <w:szCs w:val="28"/>
        </w:rPr>
        <w:t xml:space="preserve"> </w:t>
      </w:r>
      <w:r w:rsidRPr="005D7333">
        <w:rPr>
          <w:b/>
          <w:sz w:val="28"/>
          <w:szCs w:val="28"/>
        </w:rPr>
        <w:t xml:space="preserve">по формированию и подготовке резерва </w:t>
      </w:r>
    </w:p>
    <w:p w:rsidR="00835655" w:rsidRPr="005D7333" w:rsidRDefault="00835655" w:rsidP="004C12E6">
      <w:pPr>
        <w:jc w:val="center"/>
        <w:rPr>
          <w:b/>
          <w:sz w:val="28"/>
          <w:szCs w:val="28"/>
        </w:rPr>
      </w:pPr>
      <w:r w:rsidRPr="005D7333">
        <w:rPr>
          <w:b/>
          <w:sz w:val="28"/>
          <w:szCs w:val="28"/>
        </w:rPr>
        <w:t>управленческих кадров</w:t>
      </w:r>
      <w:r>
        <w:rPr>
          <w:b/>
          <w:sz w:val="28"/>
          <w:szCs w:val="28"/>
        </w:rPr>
        <w:t xml:space="preserve"> </w:t>
      </w:r>
      <w:r w:rsidRPr="005D7333">
        <w:rPr>
          <w:b/>
          <w:sz w:val="28"/>
          <w:szCs w:val="28"/>
        </w:rPr>
        <w:t>Республики Дагестан</w:t>
      </w:r>
    </w:p>
    <w:p w:rsidR="00835655" w:rsidRDefault="00835655" w:rsidP="004C12E6">
      <w:pPr>
        <w:rPr>
          <w:sz w:val="28"/>
          <w:szCs w:val="28"/>
        </w:rPr>
      </w:pPr>
    </w:p>
    <w:tbl>
      <w:tblPr>
        <w:tblW w:w="9824" w:type="dxa"/>
        <w:tblInd w:w="-176" w:type="dxa"/>
        <w:tblLook w:val="01E0"/>
      </w:tblPr>
      <w:tblGrid>
        <w:gridCol w:w="2624"/>
        <w:gridCol w:w="360"/>
        <w:gridCol w:w="6840"/>
      </w:tblGrid>
      <w:tr w:rsidR="00835655" w:rsidRPr="00390555" w:rsidTr="001C6DF8">
        <w:tc>
          <w:tcPr>
            <w:tcW w:w="2624" w:type="dxa"/>
          </w:tcPr>
          <w:p w:rsidR="00835655" w:rsidRPr="00390555" w:rsidRDefault="00835655" w:rsidP="00076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Меджидов М</w:t>
            </w:r>
            <w:r w:rsidRPr="00390555">
              <w:rPr>
                <w:sz w:val="28"/>
                <w:szCs w:val="28"/>
              </w:rPr>
              <w:t>.М.</w:t>
            </w:r>
          </w:p>
        </w:tc>
        <w:tc>
          <w:tcPr>
            <w:tcW w:w="360" w:type="dxa"/>
          </w:tcPr>
          <w:p w:rsidR="00835655" w:rsidRPr="00390555" w:rsidRDefault="00835655" w:rsidP="00076629">
            <w:pPr>
              <w:rPr>
                <w:sz w:val="28"/>
                <w:szCs w:val="28"/>
                <w:lang w:val="en-US"/>
              </w:rPr>
            </w:pPr>
            <w:r w:rsidRPr="00390555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6840" w:type="dxa"/>
          </w:tcPr>
          <w:p w:rsidR="00835655" w:rsidRPr="00390555" w:rsidRDefault="00835655" w:rsidP="00076629">
            <w:pPr>
              <w:jc w:val="both"/>
              <w:rPr>
                <w:sz w:val="28"/>
                <w:szCs w:val="28"/>
              </w:rPr>
            </w:pPr>
            <w:r w:rsidRPr="00390555">
              <w:rPr>
                <w:sz w:val="28"/>
                <w:szCs w:val="28"/>
              </w:rPr>
              <w:t>Председатель Правительства Республики Дагестан (председатель Комиссии)</w:t>
            </w:r>
          </w:p>
          <w:p w:rsidR="00835655" w:rsidRPr="00390555" w:rsidRDefault="00835655" w:rsidP="00076629">
            <w:pPr>
              <w:jc w:val="both"/>
              <w:rPr>
                <w:sz w:val="20"/>
                <w:szCs w:val="20"/>
              </w:rPr>
            </w:pPr>
          </w:p>
        </w:tc>
      </w:tr>
      <w:tr w:rsidR="00835655" w:rsidRPr="00390555" w:rsidTr="001C6DF8">
        <w:tc>
          <w:tcPr>
            <w:tcW w:w="2624" w:type="dxa"/>
          </w:tcPr>
          <w:p w:rsidR="00835655" w:rsidRPr="00390555" w:rsidRDefault="00835655" w:rsidP="00076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Шахов Ш.К.</w:t>
            </w:r>
          </w:p>
        </w:tc>
        <w:tc>
          <w:tcPr>
            <w:tcW w:w="360" w:type="dxa"/>
          </w:tcPr>
          <w:p w:rsidR="00835655" w:rsidRPr="00390555" w:rsidRDefault="00835655" w:rsidP="00076629">
            <w:pPr>
              <w:rPr>
                <w:sz w:val="28"/>
                <w:szCs w:val="28"/>
              </w:rPr>
            </w:pPr>
            <w:r w:rsidRPr="00390555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6840" w:type="dxa"/>
          </w:tcPr>
          <w:p w:rsidR="00835655" w:rsidRPr="00390555" w:rsidRDefault="00835655" w:rsidP="000766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Руководителя</w:t>
            </w:r>
            <w:r w:rsidRPr="00390555">
              <w:rPr>
                <w:sz w:val="28"/>
                <w:szCs w:val="28"/>
              </w:rPr>
              <w:t xml:space="preserve"> Администрации Президента и Правительства Республики Дагестан (заместитель председателя  Комиссии)</w:t>
            </w:r>
          </w:p>
          <w:p w:rsidR="00835655" w:rsidRPr="00390555" w:rsidRDefault="00835655" w:rsidP="00076629">
            <w:pPr>
              <w:jc w:val="both"/>
              <w:rPr>
                <w:sz w:val="20"/>
                <w:szCs w:val="20"/>
              </w:rPr>
            </w:pPr>
          </w:p>
        </w:tc>
      </w:tr>
      <w:tr w:rsidR="00835655" w:rsidRPr="00390555" w:rsidTr="001C6DF8">
        <w:tc>
          <w:tcPr>
            <w:tcW w:w="2624" w:type="dxa"/>
          </w:tcPr>
          <w:p w:rsidR="00835655" w:rsidRPr="00390555" w:rsidRDefault="00835655" w:rsidP="00076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Левицкий Ю.А.</w:t>
            </w:r>
          </w:p>
        </w:tc>
        <w:tc>
          <w:tcPr>
            <w:tcW w:w="360" w:type="dxa"/>
          </w:tcPr>
          <w:p w:rsidR="00835655" w:rsidRPr="00390555" w:rsidRDefault="00835655" w:rsidP="00076629">
            <w:pPr>
              <w:rPr>
                <w:sz w:val="28"/>
                <w:szCs w:val="28"/>
              </w:rPr>
            </w:pPr>
            <w:r w:rsidRPr="00390555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6840" w:type="dxa"/>
          </w:tcPr>
          <w:p w:rsidR="00835655" w:rsidRPr="00390555" w:rsidRDefault="00835655" w:rsidP="00076629">
            <w:pPr>
              <w:jc w:val="both"/>
              <w:rPr>
                <w:sz w:val="28"/>
                <w:szCs w:val="28"/>
              </w:rPr>
            </w:pPr>
            <w:r w:rsidRPr="00390555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 xml:space="preserve"> Управления по вопросам государственной службы, кадров</w:t>
            </w:r>
            <w:r w:rsidRPr="00390555">
              <w:rPr>
                <w:sz w:val="28"/>
                <w:szCs w:val="28"/>
              </w:rPr>
              <w:t xml:space="preserve"> и государственным наградам Президента Республики Дагестан (заместитель председателя  Комиссии)</w:t>
            </w:r>
          </w:p>
          <w:p w:rsidR="00835655" w:rsidRPr="00390555" w:rsidRDefault="00835655" w:rsidP="00076629">
            <w:pPr>
              <w:jc w:val="both"/>
              <w:rPr>
                <w:sz w:val="20"/>
                <w:szCs w:val="20"/>
              </w:rPr>
            </w:pPr>
          </w:p>
        </w:tc>
      </w:tr>
      <w:tr w:rsidR="00835655" w:rsidRPr="00390555" w:rsidTr="001C6DF8">
        <w:tc>
          <w:tcPr>
            <w:tcW w:w="2624" w:type="dxa"/>
          </w:tcPr>
          <w:p w:rsidR="00835655" w:rsidRPr="00123FCA" w:rsidRDefault="00835655" w:rsidP="00076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Аджиев А.Ч.</w:t>
            </w:r>
          </w:p>
        </w:tc>
        <w:tc>
          <w:tcPr>
            <w:tcW w:w="360" w:type="dxa"/>
          </w:tcPr>
          <w:p w:rsidR="00835655" w:rsidRPr="00390555" w:rsidRDefault="00835655" w:rsidP="00076629">
            <w:pPr>
              <w:rPr>
                <w:sz w:val="28"/>
                <w:szCs w:val="28"/>
                <w:lang w:val="en-US"/>
              </w:rPr>
            </w:pPr>
            <w:r w:rsidRPr="00E04580">
              <w:rPr>
                <w:sz w:val="28"/>
                <w:szCs w:val="28"/>
              </w:rPr>
              <w:t>–</w:t>
            </w:r>
          </w:p>
        </w:tc>
        <w:tc>
          <w:tcPr>
            <w:tcW w:w="6840" w:type="dxa"/>
          </w:tcPr>
          <w:p w:rsidR="00835655" w:rsidRDefault="00835655" w:rsidP="000766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генеральный директор ГБУ РД «Республиканская государственная вещательная компания «Дагестан» (по согласованию)</w:t>
            </w:r>
          </w:p>
          <w:p w:rsidR="00835655" w:rsidRPr="00390555" w:rsidRDefault="00835655" w:rsidP="00076629">
            <w:pPr>
              <w:jc w:val="both"/>
              <w:rPr>
                <w:sz w:val="28"/>
                <w:szCs w:val="28"/>
              </w:rPr>
            </w:pPr>
          </w:p>
        </w:tc>
      </w:tr>
      <w:tr w:rsidR="00835655" w:rsidRPr="00390555" w:rsidTr="001C6DF8">
        <w:tc>
          <w:tcPr>
            <w:tcW w:w="2624" w:type="dxa"/>
          </w:tcPr>
          <w:p w:rsidR="00835655" w:rsidRPr="00390555" w:rsidRDefault="00835655" w:rsidP="00076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Авезов М.А.</w:t>
            </w:r>
          </w:p>
        </w:tc>
        <w:tc>
          <w:tcPr>
            <w:tcW w:w="360" w:type="dxa"/>
          </w:tcPr>
          <w:p w:rsidR="00835655" w:rsidRPr="00A93814" w:rsidRDefault="00835655" w:rsidP="00076629">
            <w:pPr>
              <w:rPr>
                <w:sz w:val="28"/>
                <w:szCs w:val="28"/>
              </w:rPr>
            </w:pPr>
            <w:r w:rsidRPr="00E04580">
              <w:rPr>
                <w:sz w:val="28"/>
                <w:szCs w:val="28"/>
              </w:rPr>
              <w:t>–</w:t>
            </w:r>
          </w:p>
        </w:tc>
        <w:tc>
          <w:tcPr>
            <w:tcW w:w="6840" w:type="dxa"/>
          </w:tcPr>
          <w:p w:rsidR="00835655" w:rsidRDefault="00835655" w:rsidP="000766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Комитета Народного Собрания Республики Дагестан по здравоохранению и социальной политике (по согласованию)</w:t>
            </w:r>
          </w:p>
          <w:p w:rsidR="00835655" w:rsidRPr="00390555" w:rsidRDefault="00835655" w:rsidP="00076629">
            <w:pPr>
              <w:jc w:val="both"/>
              <w:rPr>
                <w:sz w:val="28"/>
                <w:szCs w:val="28"/>
              </w:rPr>
            </w:pPr>
          </w:p>
        </w:tc>
      </w:tr>
      <w:tr w:rsidR="00835655" w:rsidRPr="00390555" w:rsidTr="001C6DF8">
        <w:tc>
          <w:tcPr>
            <w:tcW w:w="2624" w:type="dxa"/>
          </w:tcPr>
          <w:p w:rsidR="00835655" w:rsidRDefault="00835655" w:rsidP="00076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Авшалумова Л.Х.</w:t>
            </w:r>
          </w:p>
        </w:tc>
        <w:tc>
          <w:tcPr>
            <w:tcW w:w="360" w:type="dxa"/>
          </w:tcPr>
          <w:p w:rsidR="00835655" w:rsidRDefault="00835655" w:rsidP="00076629">
            <w:pPr>
              <w:rPr>
                <w:sz w:val="28"/>
                <w:szCs w:val="28"/>
              </w:rPr>
            </w:pPr>
            <w:r w:rsidRPr="00E04580">
              <w:rPr>
                <w:sz w:val="28"/>
                <w:szCs w:val="28"/>
              </w:rPr>
              <w:t>–</w:t>
            </w:r>
          </w:p>
        </w:tc>
        <w:tc>
          <w:tcPr>
            <w:tcW w:w="6840" w:type="dxa"/>
          </w:tcPr>
          <w:p w:rsidR="00835655" w:rsidRPr="004757EB" w:rsidRDefault="00835655" w:rsidP="000766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Комитета Народного Собрания Республики Дагестан по образованию, науке и культуре (по согласованию)</w:t>
            </w:r>
          </w:p>
          <w:p w:rsidR="00835655" w:rsidRPr="004757EB" w:rsidRDefault="00835655" w:rsidP="00076629">
            <w:pPr>
              <w:jc w:val="both"/>
              <w:rPr>
                <w:sz w:val="28"/>
                <w:szCs w:val="28"/>
              </w:rPr>
            </w:pPr>
          </w:p>
        </w:tc>
      </w:tr>
      <w:tr w:rsidR="00835655" w:rsidRPr="00390555" w:rsidTr="001C6DF8">
        <w:tc>
          <w:tcPr>
            <w:tcW w:w="2624" w:type="dxa"/>
          </w:tcPr>
          <w:p w:rsidR="00835655" w:rsidRPr="00546137" w:rsidRDefault="00835655" w:rsidP="00076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Алиев Р.М.</w:t>
            </w:r>
          </w:p>
        </w:tc>
        <w:tc>
          <w:tcPr>
            <w:tcW w:w="360" w:type="dxa"/>
          </w:tcPr>
          <w:p w:rsidR="00835655" w:rsidRPr="00E04580" w:rsidRDefault="00835655" w:rsidP="00076629">
            <w:pPr>
              <w:rPr>
                <w:sz w:val="28"/>
                <w:szCs w:val="28"/>
              </w:rPr>
            </w:pPr>
            <w:r w:rsidRPr="00E04580">
              <w:rPr>
                <w:sz w:val="28"/>
                <w:szCs w:val="28"/>
              </w:rPr>
              <w:t>–</w:t>
            </w:r>
          </w:p>
        </w:tc>
        <w:tc>
          <w:tcPr>
            <w:tcW w:w="6840" w:type="dxa"/>
          </w:tcPr>
          <w:p w:rsidR="00835655" w:rsidRDefault="00835655" w:rsidP="000766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Контрольно-финансового управления Президента Республики Дагестан</w:t>
            </w:r>
          </w:p>
          <w:p w:rsidR="00835655" w:rsidRDefault="00835655" w:rsidP="00076629">
            <w:pPr>
              <w:jc w:val="both"/>
              <w:rPr>
                <w:sz w:val="28"/>
                <w:szCs w:val="28"/>
              </w:rPr>
            </w:pPr>
          </w:p>
        </w:tc>
      </w:tr>
      <w:tr w:rsidR="00835655" w:rsidRPr="00390555" w:rsidTr="001C6DF8">
        <w:tc>
          <w:tcPr>
            <w:tcW w:w="2624" w:type="dxa"/>
          </w:tcPr>
          <w:p w:rsidR="00835655" w:rsidRPr="00390555" w:rsidRDefault="00835655" w:rsidP="00076629">
            <w:pPr>
              <w:rPr>
                <w:sz w:val="28"/>
                <w:szCs w:val="28"/>
              </w:rPr>
            </w:pPr>
            <w:r w:rsidRPr="00390555">
              <w:rPr>
                <w:sz w:val="28"/>
                <w:szCs w:val="28"/>
              </w:rPr>
              <w:t>Алчиев Н.Ю.</w:t>
            </w:r>
          </w:p>
        </w:tc>
        <w:tc>
          <w:tcPr>
            <w:tcW w:w="360" w:type="dxa"/>
          </w:tcPr>
          <w:p w:rsidR="00835655" w:rsidRPr="00390555" w:rsidRDefault="00835655" w:rsidP="00076629">
            <w:pPr>
              <w:rPr>
                <w:sz w:val="28"/>
                <w:szCs w:val="28"/>
              </w:rPr>
            </w:pPr>
            <w:r w:rsidRPr="00390555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6840" w:type="dxa"/>
          </w:tcPr>
          <w:p w:rsidR="00835655" w:rsidRPr="00390555" w:rsidRDefault="00835655" w:rsidP="00076629">
            <w:pPr>
              <w:jc w:val="both"/>
              <w:rPr>
                <w:sz w:val="28"/>
                <w:szCs w:val="28"/>
              </w:rPr>
            </w:pPr>
            <w:r w:rsidRPr="00390555">
              <w:rPr>
                <w:sz w:val="28"/>
                <w:szCs w:val="28"/>
              </w:rPr>
              <w:t>Первый  заместитель Председателя Народного Собрания Республики Дагестан (по согласованию)</w:t>
            </w:r>
          </w:p>
          <w:p w:rsidR="00835655" w:rsidRPr="00390555" w:rsidRDefault="00835655" w:rsidP="00076629">
            <w:pPr>
              <w:jc w:val="both"/>
              <w:rPr>
                <w:sz w:val="20"/>
                <w:szCs w:val="20"/>
              </w:rPr>
            </w:pPr>
          </w:p>
        </w:tc>
      </w:tr>
      <w:tr w:rsidR="00835655" w:rsidRPr="00390555" w:rsidTr="001C6DF8">
        <w:tc>
          <w:tcPr>
            <w:tcW w:w="2624" w:type="dxa"/>
          </w:tcPr>
          <w:p w:rsidR="00835655" w:rsidRPr="00390555" w:rsidRDefault="00835655" w:rsidP="00076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Ахматов И.М.</w:t>
            </w:r>
          </w:p>
        </w:tc>
        <w:tc>
          <w:tcPr>
            <w:tcW w:w="360" w:type="dxa"/>
          </w:tcPr>
          <w:p w:rsidR="00835655" w:rsidRPr="006950A7" w:rsidRDefault="00835655" w:rsidP="00076629">
            <w:pPr>
              <w:rPr>
                <w:sz w:val="28"/>
                <w:szCs w:val="28"/>
              </w:rPr>
            </w:pPr>
            <w:r w:rsidRPr="00E04580">
              <w:rPr>
                <w:sz w:val="28"/>
                <w:szCs w:val="28"/>
              </w:rPr>
              <w:t>–</w:t>
            </w:r>
          </w:p>
        </w:tc>
        <w:tc>
          <w:tcPr>
            <w:tcW w:w="6840" w:type="dxa"/>
          </w:tcPr>
          <w:p w:rsidR="00835655" w:rsidRDefault="00835655" w:rsidP="000766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генеральный директор ОАО «Концерн «Кизлярский электромеханический завод» (по согласованию)</w:t>
            </w:r>
          </w:p>
          <w:p w:rsidR="00835655" w:rsidRPr="00390555" w:rsidRDefault="00835655" w:rsidP="00076629">
            <w:pPr>
              <w:jc w:val="both"/>
              <w:rPr>
                <w:sz w:val="28"/>
                <w:szCs w:val="28"/>
              </w:rPr>
            </w:pPr>
          </w:p>
        </w:tc>
      </w:tr>
      <w:tr w:rsidR="00835655" w:rsidRPr="00390555" w:rsidTr="001C6DF8">
        <w:tc>
          <w:tcPr>
            <w:tcW w:w="2624" w:type="dxa"/>
          </w:tcPr>
          <w:p w:rsidR="00835655" w:rsidRPr="00390555" w:rsidRDefault="00835655" w:rsidP="00076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Гамзатов Г.М.</w:t>
            </w:r>
          </w:p>
        </w:tc>
        <w:tc>
          <w:tcPr>
            <w:tcW w:w="360" w:type="dxa"/>
          </w:tcPr>
          <w:p w:rsidR="00835655" w:rsidRPr="00390555" w:rsidRDefault="00835655" w:rsidP="00076629">
            <w:pPr>
              <w:rPr>
                <w:sz w:val="28"/>
                <w:szCs w:val="28"/>
              </w:rPr>
            </w:pPr>
            <w:r w:rsidRPr="00390555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6840" w:type="dxa"/>
          </w:tcPr>
          <w:p w:rsidR="00835655" w:rsidRPr="00093BBA" w:rsidRDefault="00835655" w:rsidP="00076629">
            <w:pPr>
              <w:jc w:val="both"/>
              <w:rPr>
                <w:sz w:val="28"/>
                <w:szCs w:val="28"/>
              </w:rPr>
            </w:pPr>
            <w:r w:rsidRPr="00390555">
              <w:rPr>
                <w:sz w:val="28"/>
                <w:szCs w:val="28"/>
              </w:rPr>
              <w:t>председатель Общественной палаты Республики Дагестан (по согласованию)</w:t>
            </w:r>
          </w:p>
          <w:p w:rsidR="00835655" w:rsidRPr="00390555" w:rsidRDefault="00835655" w:rsidP="00076629">
            <w:pPr>
              <w:jc w:val="both"/>
              <w:rPr>
                <w:sz w:val="20"/>
                <w:szCs w:val="20"/>
              </w:rPr>
            </w:pPr>
          </w:p>
        </w:tc>
      </w:tr>
      <w:tr w:rsidR="00835655" w:rsidRPr="00390555" w:rsidTr="001C6DF8">
        <w:tc>
          <w:tcPr>
            <w:tcW w:w="2624" w:type="dxa"/>
          </w:tcPr>
          <w:p w:rsidR="00835655" w:rsidRPr="00093BBA" w:rsidRDefault="00835655" w:rsidP="00076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Гусейнов М.М.</w:t>
            </w:r>
          </w:p>
        </w:tc>
        <w:tc>
          <w:tcPr>
            <w:tcW w:w="360" w:type="dxa"/>
          </w:tcPr>
          <w:p w:rsidR="00835655" w:rsidRPr="00390555" w:rsidRDefault="00835655" w:rsidP="00076629">
            <w:pPr>
              <w:rPr>
                <w:sz w:val="28"/>
                <w:szCs w:val="28"/>
                <w:lang w:val="en-US"/>
              </w:rPr>
            </w:pPr>
            <w:r w:rsidRPr="00E04580">
              <w:rPr>
                <w:sz w:val="28"/>
                <w:szCs w:val="28"/>
              </w:rPr>
              <w:t>–</w:t>
            </w:r>
          </w:p>
        </w:tc>
        <w:tc>
          <w:tcPr>
            <w:tcW w:w="6840" w:type="dxa"/>
          </w:tcPr>
          <w:p w:rsidR="00835655" w:rsidRPr="00390555" w:rsidRDefault="00835655" w:rsidP="00093BB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Управления по вопросам государственной службы, кадров</w:t>
            </w:r>
            <w:r w:rsidRPr="00390555">
              <w:rPr>
                <w:sz w:val="28"/>
                <w:szCs w:val="28"/>
              </w:rPr>
              <w:t xml:space="preserve"> и государственным наградам Президента Республики Дагестан (</w:t>
            </w:r>
            <w:r>
              <w:rPr>
                <w:sz w:val="28"/>
                <w:szCs w:val="28"/>
              </w:rPr>
              <w:t xml:space="preserve">секретарь </w:t>
            </w:r>
            <w:r w:rsidRPr="00390555">
              <w:rPr>
                <w:sz w:val="28"/>
                <w:szCs w:val="28"/>
              </w:rPr>
              <w:t>Комиссии)</w:t>
            </w:r>
          </w:p>
          <w:p w:rsidR="00835655" w:rsidRPr="00390555" w:rsidRDefault="00835655" w:rsidP="00076629">
            <w:pPr>
              <w:jc w:val="both"/>
              <w:rPr>
                <w:sz w:val="28"/>
                <w:szCs w:val="28"/>
              </w:rPr>
            </w:pPr>
          </w:p>
        </w:tc>
      </w:tr>
      <w:tr w:rsidR="00835655" w:rsidRPr="00390555" w:rsidTr="001C6DF8">
        <w:tc>
          <w:tcPr>
            <w:tcW w:w="2624" w:type="dxa"/>
          </w:tcPr>
          <w:p w:rsidR="00835655" w:rsidRPr="00390555" w:rsidRDefault="00835655" w:rsidP="00076629">
            <w:pPr>
              <w:rPr>
                <w:sz w:val="28"/>
                <w:szCs w:val="28"/>
              </w:rPr>
            </w:pPr>
            <w:r w:rsidRPr="00390555">
              <w:rPr>
                <w:sz w:val="28"/>
                <w:szCs w:val="28"/>
              </w:rPr>
              <w:t>Исмаилов Т.А.</w:t>
            </w:r>
          </w:p>
        </w:tc>
        <w:tc>
          <w:tcPr>
            <w:tcW w:w="360" w:type="dxa"/>
          </w:tcPr>
          <w:p w:rsidR="00835655" w:rsidRPr="00390555" w:rsidRDefault="00835655" w:rsidP="00076629">
            <w:pPr>
              <w:rPr>
                <w:sz w:val="28"/>
                <w:szCs w:val="28"/>
              </w:rPr>
            </w:pPr>
            <w:r w:rsidRPr="00E04580">
              <w:rPr>
                <w:sz w:val="28"/>
                <w:szCs w:val="28"/>
              </w:rPr>
              <w:t>–</w:t>
            </w:r>
          </w:p>
        </w:tc>
        <w:tc>
          <w:tcPr>
            <w:tcW w:w="6840" w:type="dxa"/>
          </w:tcPr>
          <w:p w:rsidR="00835655" w:rsidRPr="00390555" w:rsidRDefault="00835655" w:rsidP="00076629">
            <w:pPr>
              <w:jc w:val="both"/>
              <w:rPr>
                <w:sz w:val="28"/>
                <w:szCs w:val="28"/>
              </w:rPr>
            </w:pPr>
            <w:r w:rsidRPr="00390555">
              <w:rPr>
                <w:sz w:val="28"/>
                <w:szCs w:val="28"/>
              </w:rPr>
              <w:t xml:space="preserve">ректор </w:t>
            </w:r>
            <w:r>
              <w:rPr>
                <w:sz w:val="28"/>
                <w:szCs w:val="28"/>
              </w:rPr>
              <w:t xml:space="preserve">ФГБОУ </w:t>
            </w:r>
            <w:r w:rsidRPr="00390555">
              <w:rPr>
                <w:sz w:val="28"/>
                <w:szCs w:val="28"/>
              </w:rPr>
              <w:t xml:space="preserve"> ВПО «Дагестанский государственный технический университет» (по согласованию)</w:t>
            </w:r>
          </w:p>
          <w:p w:rsidR="00835655" w:rsidRPr="00390555" w:rsidRDefault="00835655" w:rsidP="00076629">
            <w:pPr>
              <w:jc w:val="both"/>
              <w:rPr>
                <w:sz w:val="20"/>
                <w:szCs w:val="20"/>
              </w:rPr>
            </w:pPr>
          </w:p>
        </w:tc>
      </w:tr>
      <w:tr w:rsidR="00835655" w:rsidRPr="00390555" w:rsidTr="001C6DF8">
        <w:tc>
          <w:tcPr>
            <w:tcW w:w="2624" w:type="dxa"/>
          </w:tcPr>
          <w:p w:rsidR="00835655" w:rsidRPr="00390555" w:rsidRDefault="00835655" w:rsidP="00076629">
            <w:pPr>
              <w:rPr>
                <w:sz w:val="28"/>
                <w:szCs w:val="28"/>
              </w:rPr>
            </w:pPr>
            <w:r w:rsidRPr="00390555">
              <w:rPr>
                <w:sz w:val="28"/>
                <w:szCs w:val="28"/>
              </w:rPr>
              <w:t>Исрапилов А.А.</w:t>
            </w:r>
          </w:p>
        </w:tc>
        <w:tc>
          <w:tcPr>
            <w:tcW w:w="360" w:type="dxa"/>
          </w:tcPr>
          <w:p w:rsidR="00835655" w:rsidRPr="00390555" w:rsidRDefault="00835655" w:rsidP="00076629">
            <w:pPr>
              <w:rPr>
                <w:sz w:val="28"/>
                <w:szCs w:val="28"/>
              </w:rPr>
            </w:pPr>
            <w:r w:rsidRPr="00390555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6840" w:type="dxa"/>
          </w:tcPr>
          <w:p w:rsidR="00835655" w:rsidRDefault="00835655" w:rsidP="00093BBA">
            <w:pPr>
              <w:jc w:val="both"/>
              <w:rPr>
                <w:sz w:val="28"/>
                <w:szCs w:val="28"/>
              </w:rPr>
            </w:pPr>
            <w:r w:rsidRPr="00390555">
              <w:rPr>
                <w:sz w:val="28"/>
                <w:szCs w:val="28"/>
              </w:rPr>
              <w:t xml:space="preserve">начальник УправленияПрезидента Республики Дагестан </w:t>
            </w:r>
            <w:r>
              <w:rPr>
                <w:sz w:val="28"/>
                <w:szCs w:val="28"/>
              </w:rPr>
              <w:t xml:space="preserve">по внутренней политике </w:t>
            </w:r>
          </w:p>
          <w:p w:rsidR="00835655" w:rsidRPr="00390555" w:rsidRDefault="00835655" w:rsidP="00093BBA">
            <w:pPr>
              <w:jc w:val="both"/>
              <w:rPr>
                <w:sz w:val="20"/>
                <w:szCs w:val="20"/>
              </w:rPr>
            </w:pPr>
          </w:p>
        </w:tc>
      </w:tr>
      <w:tr w:rsidR="00835655" w:rsidRPr="00390555" w:rsidTr="001C6DF8">
        <w:tc>
          <w:tcPr>
            <w:tcW w:w="2624" w:type="dxa"/>
          </w:tcPr>
          <w:p w:rsidR="00835655" w:rsidRPr="00390555" w:rsidRDefault="00835655" w:rsidP="00076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Казибеков И.Г.</w:t>
            </w:r>
          </w:p>
        </w:tc>
        <w:tc>
          <w:tcPr>
            <w:tcW w:w="360" w:type="dxa"/>
          </w:tcPr>
          <w:p w:rsidR="00835655" w:rsidRPr="00390555" w:rsidRDefault="00835655" w:rsidP="00076629">
            <w:pPr>
              <w:rPr>
                <w:sz w:val="28"/>
                <w:szCs w:val="28"/>
                <w:lang w:val="en-US"/>
              </w:rPr>
            </w:pPr>
            <w:r w:rsidRPr="00E04580">
              <w:rPr>
                <w:sz w:val="28"/>
                <w:szCs w:val="28"/>
              </w:rPr>
              <w:t>–</w:t>
            </w:r>
          </w:p>
        </w:tc>
        <w:tc>
          <w:tcPr>
            <w:tcW w:w="6840" w:type="dxa"/>
          </w:tcPr>
          <w:p w:rsidR="00835655" w:rsidRPr="004757EB" w:rsidRDefault="00835655" w:rsidP="000766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Комитета Народного Собрания Республики Дагестан по строительству и жилищно-  коммунальному хозяйству (по согласованию)</w:t>
            </w:r>
          </w:p>
          <w:p w:rsidR="00835655" w:rsidRPr="004757EB" w:rsidRDefault="00835655" w:rsidP="00076629">
            <w:pPr>
              <w:jc w:val="both"/>
              <w:rPr>
                <w:sz w:val="28"/>
                <w:szCs w:val="28"/>
              </w:rPr>
            </w:pPr>
          </w:p>
        </w:tc>
      </w:tr>
      <w:tr w:rsidR="00835655" w:rsidRPr="00390555" w:rsidTr="001C6DF8">
        <w:tc>
          <w:tcPr>
            <w:tcW w:w="2624" w:type="dxa"/>
          </w:tcPr>
          <w:p w:rsidR="00835655" w:rsidRPr="00390555" w:rsidRDefault="00835655" w:rsidP="00076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Кахриманов З.Н.</w:t>
            </w:r>
          </w:p>
        </w:tc>
        <w:tc>
          <w:tcPr>
            <w:tcW w:w="360" w:type="dxa"/>
          </w:tcPr>
          <w:p w:rsidR="00835655" w:rsidRPr="00C315D7" w:rsidRDefault="00835655" w:rsidP="00076629">
            <w:pPr>
              <w:rPr>
                <w:sz w:val="28"/>
                <w:szCs w:val="28"/>
              </w:rPr>
            </w:pPr>
            <w:r w:rsidRPr="00E04580">
              <w:rPr>
                <w:sz w:val="28"/>
                <w:szCs w:val="28"/>
              </w:rPr>
              <w:t>–</w:t>
            </w:r>
          </w:p>
        </w:tc>
        <w:tc>
          <w:tcPr>
            <w:tcW w:w="6840" w:type="dxa"/>
          </w:tcPr>
          <w:p w:rsidR="00835655" w:rsidRPr="004757EB" w:rsidRDefault="00835655" w:rsidP="000766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исполняющий обязанности председателя Комитета поделам молодежи Республики Дагестан </w:t>
            </w:r>
          </w:p>
          <w:p w:rsidR="00835655" w:rsidRPr="004757EB" w:rsidRDefault="00835655" w:rsidP="00076629">
            <w:pPr>
              <w:jc w:val="both"/>
              <w:rPr>
                <w:sz w:val="28"/>
                <w:szCs w:val="28"/>
              </w:rPr>
            </w:pPr>
          </w:p>
        </w:tc>
      </w:tr>
      <w:tr w:rsidR="00835655" w:rsidRPr="00390555" w:rsidTr="001C6DF8">
        <w:tc>
          <w:tcPr>
            <w:tcW w:w="2624" w:type="dxa"/>
          </w:tcPr>
          <w:p w:rsidR="00835655" w:rsidRPr="00390555" w:rsidRDefault="00835655" w:rsidP="00076629">
            <w:pPr>
              <w:rPr>
                <w:sz w:val="28"/>
                <w:szCs w:val="28"/>
              </w:rPr>
            </w:pPr>
            <w:r w:rsidRPr="00390555">
              <w:rPr>
                <w:sz w:val="28"/>
                <w:szCs w:val="28"/>
              </w:rPr>
              <w:t>Колесников В.Л.</w:t>
            </w:r>
          </w:p>
        </w:tc>
        <w:tc>
          <w:tcPr>
            <w:tcW w:w="360" w:type="dxa"/>
          </w:tcPr>
          <w:p w:rsidR="00835655" w:rsidRPr="00390555" w:rsidRDefault="00835655" w:rsidP="00076629">
            <w:pPr>
              <w:rPr>
                <w:sz w:val="28"/>
                <w:szCs w:val="28"/>
              </w:rPr>
            </w:pPr>
            <w:r w:rsidRPr="00390555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6840" w:type="dxa"/>
          </w:tcPr>
          <w:p w:rsidR="00835655" w:rsidRPr="00390555" w:rsidRDefault="00835655" w:rsidP="00076629">
            <w:pPr>
              <w:jc w:val="both"/>
              <w:rPr>
                <w:sz w:val="28"/>
                <w:szCs w:val="28"/>
              </w:rPr>
            </w:pPr>
            <w:r w:rsidRPr="00390555">
              <w:rPr>
                <w:sz w:val="28"/>
                <w:szCs w:val="28"/>
              </w:rPr>
              <w:t>главный федеральный инспектор по Республике Дагестан аппарата полномочного представителя Президе</w:t>
            </w:r>
            <w:r>
              <w:rPr>
                <w:sz w:val="28"/>
                <w:szCs w:val="28"/>
              </w:rPr>
              <w:t xml:space="preserve">нта Российской Федерации  в Северо- Кавказском </w:t>
            </w:r>
            <w:r w:rsidRPr="00390555">
              <w:rPr>
                <w:sz w:val="28"/>
                <w:szCs w:val="28"/>
              </w:rPr>
              <w:t xml:space="preserve"> федеральном округе (по согласованию)</w:t>
            </w:r>
          </w:p>
          <w:p w:rsidR="00835655" w:rsidRPr="00390555" w:rsidRDefault="00835655" w:rsidP="00076629">
            <w:pPr>
              <w:jc w:val="both"/>
              <w:rPr>
                <w:sz w:val="20"/>
                <w:szCs w:val="20"/>
              </w:rPr>
            </w:pPr>
          </w:p>
        </w:tc>
      </w:tr>
      <w:tr w:rsidR="00835655" w:rsidRPr="00390555" w:rsidTr="001C6DF8">
        <w:tc>
          <w:tcPr>
            <w:tcW w:w="2624" w:type="dxa"/>
          </w:tcPr>
          <w:p w:rsidR="00835655" w:rsidRPr="00390555" w:rsidRDefault="00835655" w:rsidP="00076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Курчаев В.В.</w:t>
            </w:r>
          </w:p>
        </w:tc>
        <w:tc>
          <w:tcPr>
            <w:tcW w:w="360" w:type="dxa"/>
          </w:tcPr>
          <w:p w:rsidR="00835655" w:rsidRPr="00C315D7" w:rsidRDefault="00835655" w:rsidP="00076629">
            <w:pPr>
              <w:rPr>
                <w:sz w:val="28"/>
                <w:szCs w:val="28"/>
              </w:rPr>
            </w:pPr>
            <w:r w:rsidRPr="00E04580">
              <w:rPr>
                <w:sz w:val="28"/>
                <w:szCs w:val="28"/>
              </w:rPr>
              <w:t>–</w:t>
            </w:r>
          </w:p>
        </w:tc>
        <w:tc>
          <w:tcPr>
            <w:tcW w:w="6840" w:type="dxa"/>
          </w:tcPr>
          <w:p w:rsidR="00835655" w:rsidRPr="004757EB" w:rsidRDefault="00835655" w:rsidP="000766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Комитета Народного Собрания Республики Дагестан по бюджету, финансам и налогам (по согласованию)</w:t>
            </w:r>
          </w:p>
          <w:p w:rsidR="00835655" w:rsidRPr="004757EB" w:rsidRDefault="00835655" w:rsidP="00076629">
            <w:pPr>
              <w:jc w:val="both"/>
              <w:rPr>
                <w:sz w:val="28"/>
                <w:szCs w:val="28"/>
              </w:rPr>
            </w:pPr>
          </w:p>
        </w:tc>
      </w:tr>
      <w:tr w:rsidR="00835655" w:rsidRPr="00390555" w:rsidTr="001C6DF8">
        <w:tc>
          <w:tcPr>
            <w:tcW w:w="2624" w:type="dxa"/>
          </w:tcPr>
          <w:p w:rsidR="00835655" w:rsidRDefault="00835655" w:rsidP="00076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Махмудов А.Г.</w:t>
            </w:r>
          </w:p>
        </w:tc>
        <w:tc>
          <w:tcPr>
            <w:tcW w:w="360" w:type="dxa"/>
          </w:tcPr>
          <w:p w:rsidR="00835655" w:rsidRPr="00E04580" w:rsidRDefault="00835655" w:rsidP="00076629">
            <w:pPr>
              <w:rPr>
                <w:sz w:val="28"/>
                <w:szCs w:val="28"/>
              </w:rPr>
            </w:pPr>
            <w:r w:rsidRPr="00390555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6840" w:type="dxa"/>
          </w:tcPr>
          <w:p w:rsidR="00835655" w:rsidRDefault="00835655" w:rsidP="000766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декан факультета «Бухгалтерский учет и аудит» Дагестанского государственного института народного хозяйства</w:t>
            </w:r>
          </w:p>
        </w:tc>
      </w:tr>
      <w:tr w:rsidR="00835655" w:rsidRPr="00390555" w:rsidTr="001C6DF8">
        <w:tc>
          <w:tcPr>
            <w:tcW w:w="2624" w:type="dxa"/>
          </w:tcPr>
          <w:p w:rsidR="00835655" w:rsidRDefault="00835655" w:rsidP="00076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Махмудов М.Г.</w:t>
            </w:r>
          </w:p>
        </w:tc>
        <w:tc>
          <w:tcPr>
            <w:tcW w:w="360" w:type="dxa"/>
          </w:tcPr>
          <w:p w:rsidR="00835655" w:rsidRDefault="00835655" w:rsidP="00076629">
            <w:pPr>
              <w:rPr>
                <w:sz w:val="28"/>
                <w:szCs w:val="28"/>
              </w:rPr>
            </w:pPr>
            <w:r w:rsidRPr="00390555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6840" w:type="dxa"/>
          </w:tcPr>
          <w:p w:rsidR="00835655" w:rsidRPr="004757EB" w:rsidRDefault="00835655" w:rsidP="000766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первый секретарь Дагестанского республиканского комитета Политической партии «Коммунистическая партия Российской Федерации» (по согласованию) </w:t>
            </w:r>
          </w:p>
          <w:p w:rsidR="00835655" w:rsidRPr="004757EB" w:rsidRDefault="00835655" w:rsidP="00076629">
            <w:pPr>
              <w:jc w:val="both"/>
              <w:rPr>
                <w:sz w:val="28"/>
                <w:szCs w:val="28"/>
              </w:rPr>
            </w:pPr>
          </w:p>
        </w:tc>
      </w:tr>
      <w:tr w:rsidR="00835655" w:rsidRPr="00390555" w:rsidTr="001C6DF8">
        <w:tc>
          <w:tcPr>
            <w:tcW w:w="2624" w:type="dxa"/>
          </w:tcPr>
          <w:p w:rsidR="00835655" w:rsidRPr="00390555" w:rsidRDefault="00835655" w:rsidP="00076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Махмудова Т.А.</w:t>
            </w:r>
          </w:p>
        </w:tc>
        <w:tc>
          <w:tcPr>
            <w:tcW w:w="360" w:type="dxa"/>
          </w:tcPr>
          <w:p w:rsidR="00835655" w:rsidRPr="00390555" w:rsidRDefault="00835655" w:rsidP="00076629">
            <w:pPr>
              <w:rPr>
                <w:sz w:val="28"/>
                <w:szCs w:val="28"/>
              </w:rPr>
            </w:pPr>
            <w:r w:rsidRPr="00390555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6840" w:type="dxa"/>
          </w:tcPr>
          <w:p w:rsidR="00835655" w:rsidRPr="004757EB" w:rsidRDefault="00835655" w:rsidP="00076629">
            <w:pPr>
              <w:jc w:val="both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исполняющая обязанности</w:t>
            </w:r>
            <w:r w:rsidRPr="00390555">
              <w:rPr>
                <w:sz w:val="28"/>
                <w:szCs w:val="28"/>
              </w:rPr>
              <w:t>министр</w:t>
            </w:r>
            <w:r>
              <w:rPr>
                <w:sz w:val="28"/>
                <w:szCs w:val="28"/>
              </w:rPr>
              <w:t>а</w:t>
            </w:r>
            <w:r w:rsidRPr="00390555">
              <w:rPr>
                <w:sz w:val="28"/>
                <w:szCs w:val="28"/>
              </w:rPr>
              <w:t xml:space="preserve"> труда и социального развития Республики Дагестан</w:t>
            </w:r>
          </w:p>
          <w:p w:rsidR="00835655" w:rsidRPr="004757EB" w:rsidRDefault="00835655" w:rsidP="00076629">
            <w:pPr>
              <w:jc w:val="both"/>
            </w:pPr>
          </w:p>
        </w:tc>
      </w:tr>
      <w:tr w:rsidR="00835655" w:rsidRPr="00390555" w:rsidTr="001C6DF8">
        <w:tc>
          <w:tcPr>
            <w:tcW w:w="2624" w:type="dxa"/>
          </w:tcPr>
          <w:p w:rsidR="00835655" w:rsidRPr="00390555" w:rsidRDefault="00835655" w:rsidP="00076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Омаров Г.З.</w:t>
            </w:r>
          </w:p>
        </w:tc>
        <w:tc>
          <w:tcPr>
            <w:tcW w:w="360" w:type="dxa"/>
          </w:tcPr>
          <w:p w:rsidR="00835655" w:rsidRPr="00E04580" w:rsidRDefault="00835655" w:rsidP="00076629">
            <w:pPr>
              <w:rPr>
                <w:sz w:val="28"/>
                <w:szCs w:val="28"/>
              </w:rPr>
            </w:pPr>
            <w:r w:rsidRPr="00E04580">
              <w:rPr>
                <w:sz w:val="28"/>
                <w:szCs w:val="28"/>
              </w:rPr>
              <w:t>–</w:t>
            </w:r>
          </w:p>
        </w:tc>
        <w:tc>
          <w:tcPr>
            <w:tcW w:w="6840" w:type="dxa"/>
          </w:tcPr>
          <w:p w:rsidR="00835655" w:rsidRPr="004757EB" w:rsidRDefault="00835655" w:rsidP="000766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Дагестанского регионального отделения Политической партии «Справедливая Россия» (по согласованию)</w:t>
            </w:r>
          </w:p>
          <w:p w:rsidR="00835655" w:rsidRPr="004757EB" w:rsidRDefault="00835655" w:rsidP="00076629">
            <w:pPr>
              <w:jc w:val="both"/>
              <w:rPr>
                <w:sz w:val="28"/>
                <w:szCs w:val="28"/>
              </w:rPr>
            </w:pPr>
          </w:p>
        </w:tc>
      </w:tr>
      <w:tr w:rsidR="00835655" w:rsidRPr="00390555" w:rsidTr="001C6DF8">
        <w:tc>
          <w:tcPr>
            <w:tcW w:w="2624" w:type="dxa"/>
          </w:tcPr>
          <w:p w:rsidR="00835655" w:rsidRPr="00390555" w:rsidRDefault="00835655" w:rsidP="00076629">
            <w:pPr>
              <w:rPr>
                <w:sz w:val="28"/>
                <w:szCs w:val="28"/>
              </w:rPr>
            </w:pPr>
            <w:r w:rsidRPr="00390555">
              <w:rPr>
                <w:sz w:val="28"/>
                <w:szCs w:val="28"/>
              </w:rPr>
              <w:t>Рабаданов М.Х.</w:t>
            </w:r>
          </w:p>
        </w:tc>
        <w:tc>
          <w:tcPr>
            <w:tcW w:w="360" w:type="dxa"/>
          </w:tcPr>
          <w:p w:rsidR="00835655" w:rsidRPr="00390555" w:rsidRDefault="00835655" w:rsidP="00076629">
            <w:pPr>
              <w:rPr>
                <w:sz w:val="28"/>
                <w:szCs w:val="28"/>
              </w:rPr>
            </w:pPr>
            <w:r w:rsidRPr="00E04580">
              <w:rPr>
                <w:sz w:val="28"/>
                <w:szCs w:val="28"/>
              </w:rPr>
              <w:t>–</w:t>
            </w:r>
          </w:p>
        </w:tc>
        <w:tc>
          <w:tcPr>
            <w:tcW w:w="6840" w:type="dxa"/>
          </w:tcPr>
          <w:p w:rsidR="00835655" w:rsidRPr="00390555" w:rsidRDefault="00835655" w:rsidP="000766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390555">
              <w:rPr>
                <w:sz w:val="28"/>
                <w:szCs w:val="28"/>
              </w:rPr>
              <w:t>ектор</w:t>
            </w:r>
            <w:r>
              <w:rPr>
                <w:sz w:val="28"/>
                <w:szCs w:val="28"/>
              </w:rPr>
              <w:t xml:space="preserve"> ФГБОУ </w:t>
            </w:r>
            <w:r w:rsidRPr="00390555">
              <w:rPr>
                <w:sz w:val="28"/>
                <w:szCs w:val="28"/>
              </w:rPr>
              <w:t xml:space="preserve"> ВПО «Дагестанский государственный университет» (по согласованию)</w:t>
            </w:r>
          </w:p>
          <w:p w:rsidR="00835655" w:rsidRDefault="00835655" w:rsidP="00076629">
            <w:pPr>
              <w:jc w:val="both"/>
              <w:rPr>
                <w:sz w:val="20"/>
                <w:szCs w:val="20"/>
              </w:rPr>
            </w:pPr>
          </w:p>
          <w:p w:rsidR="00835655" w:rsidRPr="00390555" w:rsidRDefault="00835655" w:rsidP="00076629">
            <w:pPr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835655" w:rsidRPr="00390555" w:rsidTr="001C6DF8">
        <w:tc>
          <w:tcPr>
            <w:tcW w:w="2624" w:type="dxa"/>
          </w:tcPr>
          <w:p w:rsidR="00835655" w:rsidRPr="00390555" w:rsidRDefault="00835655" w:rsidP="00076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Рагимов А.Т.</w:t>
            </w:r>
          </w:p>
        </w:tc>
        <w:tc>
          <w:tcPr>
            <w:tcW w:w="360" w:type="dxa"/>
          </w:tcPr>
          <w:p w:rsidR="00835655" w:rsidRPr="00E04580" w:rsidRDefault="00835655" w:rsidP="00076629">
            <w:pPr>
              <w:rPr>
                <w:sz w:val="28"/>
                <w:szCs w:val="28"/>
              </w:rPr>
            </w:pPr>
            <w:r w:rsidRPr="00E04580">
              <w:rPr>
                <w:sz w:val="28"/>
                <w:szCs w:val="28"/>
              </w:rPr>
              <w:t>–</w:t>
            </w:r>
          </w:p>
        </w:tc>
        <w:tc>
          <w:tcPr>
            <w:tcW w:w="6840" w:type="dxa"/>
          </w:tcPr>
          <w:p w:rsidR="00835655" w:rsidRDefault="00835655" w:rsidP="000766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министра юстиции Республики Дагестан</w:t>
            </w:r>
          </w:p>
          <w:p w:rsidR="00835655" w:rsidRPr="00390555" w:rsidRDefault="00835655" w:rsidP="00076629">
            <w:pPr>
              <w:jc w:val="both"/>
              <w:rPr>
                <w:sz w:val="28"/>
                <w:szCs w:val="28"/>
              </w:rPr>
            </w:pPr>
          </w:p>
        </w:tc>
      </w:tr>
      <w:tr w:rsidR="00835655" w:rsidRPr="00390555" w:rsidTr="001C6DF8">
        <w:tc>
          <w:tcPr>
            <w:tcW w:w="2624" w:type="dxa"/>
          </w:tcPr>
          <w:p w:rsidR="00835655" w:rsidRDefault="00835655" w:rsidP="00076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Сулейманов А.В.</w:t>
            </w:r>
          </w:p>
        </w:tc>
        <w:tc>
          <w:tcPr>
            <w:tcW w:w="360" w:type="dxa"/>
          </w:tcPr>
          <w:p w:rsidR="00835655" w:rsidRPr="00E04580" w:rsidRDefault="00835655" w:rsidP="00076629">
            <w:pPr>
              <w:rPr>
                <w:sz w:val="28"/>
                <w:szCs w:val="28"/>
              </w:rPr>
            </w:pPr>
            <w:r w:rsidRPr="00E04580">
              <w:rPr>
                <w:sz w:val="28"/>
                <w:szCs w:val="28"/>
              </w:rPr>
              <w:t>–</w:t>
            </w:r>
          </w:p>
        </w:tc>
        <w:tc>
          <w:tcPr>
            <w:tcW w:w="6840" w:type="dxa"/>
          </w:tcPr>
          <w:p w:rsidR="00835655" w:rsidRPr="004757EB" w:rsidRDefault="00835655" w:rsidP="000766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муниципального образования «город Избербаш» (по согласованию)</w:t>
            </w:r>
          </w:p>
          <w:p w:rsidR="00835655" w:rsidRPr="004757EB" w:rsidRDefault="00835655" w:rsidP="00076629">
            <w:pPr>
              <w:jc w:val="both"/>
              <w:rPr>
                <w:sz w:val="28"/>
                <w:szCs w:val="28"/>
              </w:rPr>
            </w:pPr>
          </w:p>
        </w:tc>
      </w:tr>
      <w:tr w:rsidR="00835655" w:rsidRPr="00390555" w:rsidTr="001C6DF8">
        <w:tc>
          <w:tcPr>
            <w:tcW w:w="2624" w:type="dxa"/>
          </w:tcPr>
          <w:p w:rsidR="00835655" w:rsidRDefault="00835655" w:rsidP="00076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Халилов А.А.</w:t>
            </w:r>
          </w:p>
        </w:tc>
        <w:tc>
          <w:tcPr>
            <w:tcW w:w="360" w:type="dxa"/>
          </w:tcPr>
          <w:p w:rsidR="00835655" w:rsidRPr="00E04580" w:rsidRDefault="00835655" w:rsidP="00076629">
            <w:pPr>
              <w:rPr>
                <w:sz w:val="28"/>
                <w:szCs w:val="28"/>
              </w:rPr>
            </w:pPr>
            <w:r w:rsidRPr="00E04580">
              <w:rPr>
                <w:sz w:val="28"/>
                <w:szCs w:val="28"/>
              </w:rPr>
              <w:t>–</w:t>
            </w:r>
          </w:p>
        </w:tc>
        <w:tc>
          <w:tcPr>
            <w:tcW w:w="6840" w:type="dxa"/>
          </w:tcPr>
          <w:p w:rsidR="00835655" w:rsidRDefault="00835655" w:rsidP="000766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Государственно-правового управления Президента Республики Дагестан</w:t>
            </w:r>
          </w:p>
          <w:p w:rsidR="00835655" w:rsidRDefault="00835655" w:rsidP="00076629">
            <w:pPr>
              <w:jc w:val="both"/>
              <w:rPr>
                <w:sz w:val="28"/>
                <w:szCs w:val="28"/>
              </w:rPr>
            </w:pPr>
          </w:p>
        </w:tc>
      </w:tr>
      <w:tr w:rsidR="00835655" w:rsidRPr="00390555" w:rsidTr="001C6DF8">
        <w:tc>
          <w:tcPr>
            <w:tcW w:w="2624" w:type="dxa"/>
          </w:tcPr>
          <w:p w:rsidR="00835655" w:rsidRDefault="00835655" w:rsidP="00076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Хидиров Э.Я.</w:t>
            </w:r>
          </w:p>
        </w:tc>
        <w:tc>
          <w:tcPr>
            <w:tcW w:w="360" w:type="dxa"/>
          </w:tcPr>
          <w:p w:rsidR="00835655" w:rsidRPr="00E04580" w:rsidRDefault="00835655" w:rsidP="00076629">
            <w:pPr>
              <w:rPr>
                <w:sz w:val="28"/>
                <w:szCs w:val="28"/>
              </w:rPr>
            </w:pPr>
            <w:r w:rsidRPr="00E04580">
              <w:rPr>
                <w:sz w:val="28"/>
                <w:szCs w:val="28"/>
              </w:rPr>
              <w:t>–</w:t>
            </w:r>
          </w:p>
        </w:tc>
        <w:tc>
          <w:tcPr>
            <w:tcW w:w="6840" w:type="dxa"/>
          </w:tcPr>
          <w:p w:rsidR="00835655" w:rsidRPr="00093BBA" w:rsidRDefault="00835655" w:rsidP="0034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Комитета Дагестанского регионального отделения Политической партии «Патриоты России» (по согласованию)</w:t>
            </w:r>
          </w:p>
          <w:p w:rsidR="00835655" w:rsidRPr="00093BBA" w:rsidRDefault="00835655" w:rsidP="003460B2">
            <w:pPr>
              <w:jc w:val="both"/>
              <w:rPr>
                <w:sz w:val="28"/>
                <w:szCs w:val="28"/>
              </w:rPr>
            </w:pPr>
          </w:p>
        </w:tc>
      </w:tr>
      <w:tr w:rsidR="00835655" w:rsidRPr="00390555" w:rsidTr="001C6DF8">
        <w:tc>
          <w:tcPr>
            <w:tcW w:w="2624" w:type="dxa"/>
          </w:tcPr>
          <w:p w:rsidR="00835655" w:rsidRDefault="00835655" w:rsidP="00076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Шабанов М.Г.</w:t>
            </w:r>
          </w:p>
        </w:tc>
        <w:tc>
          <w:tcPr>
            <w:tcW w:w="360" w:type="dxa"/>
          </w:tcPr>
          <w:p w:rsidR="00835655" w:rsidRPr="00E04580" w:rsidRDefault="00835655" w:rsidP="00076629">
            <w:pPr>
              <w:rPr>
                <w:sz w:val="28"/>
                <w:szCs w:val="28"/>
              </w:rPr>
            </w:pPr>
            <w:r w:rsidRPr="00E04580">
              <w:rPr>
                <w:sz w:val="28"/>
                <w:szCs w:val="28"/>
              </w:rPr>
              <w:t>–</w:t>
            </w:r>
          </w:p>
        </w:tc>
        <w:tc>
          <w:tcPr>
            <w:tcW w:w="6840" w:type="dxa"/>
          </w:tcPr>
          <w:p w:rsidR="00835655" w:rsidRDefault="00835655" w:rsidP="000766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Дагестанского регионального отделения </w:t>
            </w:r>
          </w:p>
          <w:p w:rsidR="00835655" w:rsidRPr="00093BBA" w:rsidRDefault="00835655" w:rsidP="0034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Всероссийской политической партии «Правое дело» (по согласованию)</w:t>
            </w:r>
          </w:p>
          <w:p w:rsidR="00835655" w:rsidRDefault="00835655" w:rsidP="00076629">
            <w:pPr>
              <w:jc w:val="both"/>
              <w:rPr>
                <w:sz w:val="28"/>
                <w:szCs w:val="28"/>
              </w:rPr>
            </w:pPr>
          </w:p>
        </w:tc>
      </w:tr>
      <w:tr w:rsidR="00835655" w:rsidRPr="00390555" w:rsidTr="001C6DF8">
        <w:tc>
          <w:tcPr>
            <w:tcW w:w="2624" w:type="dxa"/>
          </w:tcPr>
          <w:p w:rsidR="00835655" w:rsidRDefault="00835655" w:rsidP="00076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Юсуфов Р.А.</w:t>
            </w:r>
          </w:p>
        </w:tc>
        <w:tc>
          <w:tcPr>
            <w:tcW w:w="360" w:type="dxa"/>
          </w:tcPr>
          <w:p w:rsidR="00835655" w:rsidRPr="00E04580" w:rsidRDefault="00835655" w:rsidP="00076629">
            <w:pPr>
              <w:rPr>
                <w:sz w:val="28"/>
                <w:szCs w:val="28"/>
              </w:rPr>
            </w:pPr>
            <w:r w:rsidRPr="00E04580">
              <w:rPr>
                <w:sz w:val="28"/>
                <w:szCs w:val="28"/>
              </w:rPr>
              <w:t>–</w:t>
            </w:r>
          </w:p>
        </w:tc>
        <w:tc>
          <w:tcPr>
            <w:tcW w:w="6840" w:type="dxa"/>
          </w:tcPr>
          <w:p w:rsidR="00835655" w:rsidRDefault="00835655" w:rsidP="000766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министра экономики Республики Дагестан</w:t>
            </w:r>
          </w:p>
          <w:p w:rsidR="00835655" w:rsidRDefault="00835655" w:rsidP="00076629">
            <w:pPr>
              <w:jc w:val="both"/>
              <w:rPr>
                <w:sz w:val="28"/>
                <w:szCs w:val="28"/>
              </w:rPr>
            </w:pPr>
          </w:p>
        </w:tc>
      </w:tr>
      <w:tr w:rsidR="00835655" w:rsidRPr="00390555" w:rsidTr="001C6DF8">
        <w:tc>
          <w:tcPr>
            <w:tcW w:w="2624" w:type="dxa"/>
          </w:tcPr>
          <w:p w:rsidR="00835655" w:rsidRDefault="00835655" w:rsidP="00076629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835655" w:rsidRPr="00E04580" w:rsidRDefault="00835655" w:rsidP="00076629">
            <w:pPr>
              <w:rPr>
                <w:sz w:val="28"/>
                <w:szCs w:val="28"/>
              </w:rPr>
            </w:pPr>
          </w:p>
        </w:tc>
        <w:tc>
          <w:tcPr>
            <w:tcW w:w="6840" w:type="dxa"/>
          </w:tcPr>
          <w:p w:rsidR="00835655" w:rsidRDefault="00835655" w:rsidP="00076629">
            <w:pPr>
              <w:jc w:val="both"/>
              <w:rPr>
                <w:sz w:val="28"/>
                <w:szCs w:val="28"/>
              </w:rPr>
            </w:pPr>
          </w:p>
        </w:tc>
      </w:tr>
      <w:tr w:rsidR="00835655" w:rsidRPr="00390555" w:rsidTr="001C6DF8">
        <w:tc>
          <w:tcPr>
            <w:tcW w:w="2624" w:type="dxa"/>
          </w:tcPr>
          <w:p w:rsidR="00835655" w:rsidRDefault="00835655" w:rsidP="00076629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835655" w:rsidRPr="00E04580" w:rsidRDefault="00835655" w:rsidP="00076629">
            <w:pPr>
              <w:rPr>
                <w:sz w:val="28"/>
                <w:szCs w:val="28"/>
              </w:rPr>
            </w:pPr>
          </w:p>
        </w:tc>
        <w:tc>
          <w:tcPr>
            <w:tcW w:w="6840" w:type="dxa"/>
          </w:tcPr>
          <w:p w:rsidR="00835655" w:rsidRDefault="00835655" w:rsidP="00076629">
            <w:pPr>
              <w:jc w:val="both"/>
              <w:rPr>
                <w:sz w:val="28"/>
                <w:szCs w:val="28"/>
              </w:rPr>
            </w:pPr>
          </w:p>
        </w:tc>
      </w:tr>
    </w:tbl>
    <w:p w:rsidR="00835655" w:rsidRDefault="00835655" w:rsidP="004C12E6">
      <w:pPr>
        <w:rPr>
          <w:sz w:val="28"/>
          <w:szCs w:val="28"/>
        </w:rPr>
      </w:pPr>
    </w:p>
    <w:p w:rsidR="00835655" w:rsidRDefault="00835655" w:rsidP="004C12E6">
      <w:pPr>
        <w:rPr>
          <w:sz w:val="28"/>
          <w:szCs w:val="28"/>
        </w:rPr>
      </w:pPr>
    </w:p>
    <w:p w:rsidR="00835655" w:rsidRPr="004C12E6" w:rsidRDefault="00835655" w:rsidP="00C86817">
      <w:pPr>
        <w:jc w:val="center"/>
        <w:rPr>
          <w:sz w:val="28"/>
          <w:szCs w:val="28"/>
        </w:rPr>
      </w:pPr>
      <w:r>
        <w:t>___________________________________</w:t>
      </w:r>
    </w:p>
    <w:sectPr w:rsidR="00835655" w:rsidRPr="004C12E6" w:rsidSect="001C6DF8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5655" w:rsidRDefault="00835655" w:rsidP="00E360A5">
      <w:r>
        <w:separator/>
      </w:r>
    </w:p>
  </w:endnote>
  <w:endnote w:type="continuationSeparator" w:id="1">
    <w:p w:rsidR="00835655" w:rsidRDefault="00835655" w:rsidP="00E360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5655" w:rsidRDefault="00835655" w:rsidP="00E360A5">
      <w:r>
        <w:separator/>
      </w:r>
    </w:p>
  </w:footnote>
  <w:footnote w:type="continuationSeparator" w:id="1">
    <w:p w:rsidR="00835655" w:rsidRDefault="00835655" w:rsidP="00E360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655" w:rsidRDefault="00835655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835655" w:rsidRDefault="0083565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12E6"/>
    <w:rsid w:val="00000C49"/>
    <w:rsid w:val="00001084"/>
    <w:rsid w:val="000024B8"/>
    <w:rsid w:val="00002820"/>
    <w:rsid w:val="00002C81"/>
    <w:rsid w:val="00003B87"/>
    <w:rsid w:val="0000403D"/>
    <w:rsid w:val="0000737C"/>
    <w:rsid w:val="000076EA"/>
    <w:rsid w:val="00007A4D"/>
    <w:rsid w:val="00007D07"/>
    <w:rsid w:val="00007DF2"/>
    <w:rsid w:val="00011459"/>
    <w:rsid w:val="00013254"/>
    <w:rsid w:val="000145DF"/>
    <w:rsid w:val="000149C4"/>
    <w:rsid w:val="00014E50"/>
    <w:rsid w:val="00015460"/>
    <w:rsid w:val="00016DCF"/>
    <w:rsid w:val="0001738E"/>
    <w:rsid w:val="000176B2"/>
    <w:rsid w:val="00017DD1"/>
    <w:rsid w:val="0002005F"/>
    <w:rsid w:val="00021060"/>
    <w:rsid w:val="00021FF0"/>
    <w:rsid w:val="0002240F"/>
    <w:rsid w:val="00022F61"/>
    <w:rsid w:val="00023150"/>
    <w:rsid w:val="0002379C"/>
    <w:rsid w:val="00026497"/>
    <w:rsid w:val="00026B23"/>
    <w:rsid w:val="00027978"/>
    <w:rsid w:val="00027E23"/>
    <w:rsid w:val="00027EEE"/>
    <w:rsid w:val="0003288E"/>
    <w:rsid w:val="0003300E"/>
    <w:rsid w:val="00034CB8"/>
    <w:rsid w:val="00036C66"/>
    <w:rsid w:val="000372E7"/>
    <w:rsid w:val="000405FA"/>
    <w:rsid w:val="00041A27"/>
    <w:rsid w:val="000425F0"/>
    <w:rsid w:val="000431B6"/>
    <w:rsid w:val="00043B8F"/>
    <w:rsid w:val="00043C76"/>
    <w:rsid w:val="00044BF4"/>
    <w:rsid w:val="00045754"/>
    <w:rsid w:val="000458D6"/>
    <w:rsid w:val="00045BA0"/>
    <w:rsid w:val="00045E38"/>
    <w:rsid w:val="0004656D"/>
    <w:rsid w:val="000477E5"/>
    <w:rsid w:val="00047861"/>
    <w:rsid w:val="00050709"/>
    <w:rsid w:val="0005521E"/>
    <w:rsid w:val="0005612F"/>
    <w:rsid w:val="00056252"/>
    <w:rsid w:val="00056DCF"/>
    <w:rsid w:val="00057598"/>
    <w:rsid w:val="000576ED"/>
    <w:rsid w:val="00057764"/>
    <w:rsid w:val="00057D2D"/>
    <w:rsid w:val="00057D4E"/>
    <w:rsid w:val="000612CA"/>
    <w:rsid w:val="000614B3"/>
    <w:rsid w:val="00061613"/>
    <w:rsid w:val="000618AE"/>
    <w:rsid w:val="00061B3D"/>
    <w:rsid w:val="00062BB8"/>
    <w:rsid w:val="0006376D"/>
    <w:rsid w:val="00063DDC"/>
    <w:rsid w:val="0006463D"/>
    <w:rsid w:val="00064FC5"/>
    <w:rsid w:val="0006620B"/>
    <w:rsid w:val="00067AB1"/>
    <w:rsid w:val="00070B0D"/>
    <w:rsid w:val="00070E37"/>
    <w:rsid w:val="00071B33"/>
    <w:rsid w:val="00071B38"/>
    <w:rsid w:val="000728FB"/>
    <w:rsid w:val="00072E77"/>
    <w:rsid w:val="00073574"/>
    <w:rsid w:val="000751AA"/>
    <w:rsid w:val="00075231"/>
    <w:rsid w:val="00076062"/>
    <w:rsid w:val="00076629"/>
    <w:rsid w:val="000773A6"/>
    <w:rsid w:val="00077ACE"/>
    <w:rsid w:val="000800B5"/>
    <w:rsid w:val="00084F04"/>
    <w:rsid w:val="00085CC4"/>
    <w:rsid w:val="00086C95"/>
    <w:rsid w:val="00086D4B"/>
    <w:rsid w:val="00090B3E"/>
    <w:rsid w:val="00091577"/>
    <w:rsid w:val="00093BBA"/>
    <w:rsid w:val="00093F4E"/>
    <w:rsid w:val="000946E1"/>
    <w:rsid w:val="0009577E"/>
    <w:rsid w:val="00095EDF"/>
    <w:rsid w:val="000973F5"/>
    <w:rsid w:val="000A0CDF"/>
    <w:rsid w:val="000A13A3"/>
    <w:rsid w:val="000A1B5F"/>
    <w:rsid w:val="000A1D4C"/>
    <w:rsid w:val="000A6760"/>
    <w:rsid w:val="000A6DCC"/>
    <w:rsid w:val="000B02D2"/>
    <w:rsid w:val="000B1E4F"/>
    <w:rsid w:val="000B23D6"/>
    <w:rsid w:val="000B3681"/>
    <w:rsid w:val="000B3BBF"/>
    <w:rsid w:val="000B5A07"/>
    <w:rsid w:val="000B5A5A"/>
    <w:rsid w:val="000B717B"/>
    <w:rsid w:val="000B72D6"/>
    <w:rsid w:val="000B7486"/>
    <w:rsid w:val="000C0EEC"/>
    <w:rsid w:val="000C261E"/>
    <w:rsid w:val="000C4F6E"/>
    <w:rsid w:val="000C585C"/>
    <w:rsid w:val="000C6A9A"/>
    <w:rsid w:val="000C70FA"/>
    <w:rsid w:val="000D1120"/>
    <w:rsid w:val="000D240F"/>
    <w:rsid w:val="000D2C86"/>
    <w:rsid w:val="000D35EA"/>
    <w:rsid w:val="000D37B1"/>
    <w:rsid w:val="000D3A3D"/>
    <w:rsid w:val="000D5D40"/>
    <w:rsid w:val="000D5FB5"/>
    <w:rsid w:val="000D72C4"/>
    <w:rsid w:val="000D78D4"/>
    <w:rsid w:val="000E00C4"/>
    <w:rsid w:val="000E0329"/>
    <w:rsid w:val="000E07B6"/>
    <w:rsid w:val="000E0B84"/>
    <w:rsid w:val="000E0C61"/>
    <w:rsid w:val="000E1377"/>
    <w:rsid w:val="000E1D27"/>
    <w:rsid w:val="000E339A"/>
    <w:rsid w:val="000E5028"/>
    <w:rsid w:val="000E7E61"/>
    <w:rsid w:val="000F22F2"/>
    <w:rsid w:val="000F2982"/>
    <w:rsid w:val="000F415B"/>
    <w:rsid w:val="000F4629"/>
    <w:rsid w:val="000F6F96"/>
    <w:rsid w:val="000F7751"/>
    <w:rsid w:val="000F7796"/>
    <w:rsid w:val="000F7DA2"/>
    <w:rsid w:val="000F7E8E"/>
    <w:rsid w:val="00100BCA"/>
    <w:rsid w:val="001015CC"/>
    <w:rsid w:val="00101AAC"/>
    <w:rsid w:val="00101F78"/>
    <w:rsid w:val="00102036"/>
    <w:rsid w:val="00102A54"/>
    <w:rsid w:val="00103ACB"/>
    <w:rsid w:val="00104AB2"/>
    <w:rsid w:val="00104EE2"/>
    <w:rsid w:val="001051AE"/>
    <w:rsid w:val="0010705F"/>
    <w:rsid w:val="001070CC"/>
    <w:rsid w:val="00107514"/>
    <w:rsid w:val="0011060A"/>
    <w:rsid w:val="00111340"/>
    <w:rsid w:val="00111781"/>
    <w:rsid w:val="0011366B"/>
    <w:rsid w:val="00114585"/>
    <w:rsid w:val="00114756"/>
    <w:rsid w:val="00114D98"/>
    <w:rsid w:val="001156EF"/>
    <w:rsid w:val="001161AD"/>
    <w:rsid w:val="001168C7"/>
    <w:rsid w:val="00116B99"/>
    <w:rsid w:val="00117F99"/>
    <w:rsid w:val="00121B07"/>
    <w:rsid w:val="00122B74"/>
    <w:rsid w:val="00123FCA"/>
    <w:rsid w:val="00125BE0"/>
    <w:rsid w:val="001300F0"/>
    <w:rsid w:val="001307DE"/>
    <w:rsid w:val="001314E4"/>
    <w:rsid w:val="0013246A"/>
    <w:rsid w:val="00132763"/>
    <w:rsid w:val="001327F0"/>
    <w:rsid w:val="00133D77"/>
    <w:rsid w:val="0013590A"/>
    <w:rsid w:val="00137EB8"/>
    <w:rsid w:val="00140CF2"/>
    <w:rsid w:val="00141532"/>
    <w:rsid w:val="00142B8E"/>
    <w:rsid w:val="001434EB"/>
    <w:rsid w:val="00143FDF"/>
    <w:rsid w:val="00144AAB"/>
    <w:rsid w:val="00146E06"/>
    <w:rsid w:val="00151293"/>
    <w:rsid w:val="00151908"/>
    <w:rsid w:val="00154156"/>
    <w:rsid w:val="001541AF"/>
    <w:rsid w:val="0015493E"/>
    <w:rsid w:val="00154ADE"/>
    <w:rsid w:val="001554B4"/>
    <w:rsid w:val="00155614"/>
    <w:rsid w:val="00155C3E"/>
    <w:rsid w:val="00155FBA"/>
    <w:rsid w:val="00155FCB"/>
    <w:rsid w:val="00156A1C"/>
    <w:rsid w:val="00156A87"/>
    <w:rsid w:val="00157122"/>
    <w:rsid w:val="00157875"/>
    <w:rsid w:val="00160770"/>
    <w:rsid w:val="0016094B"/>
    <w:rsid w:val="001615E7"/>
    <w:rsid w:val="00163D57"/>
    <w:rsid w:val="00163FCD"/>
    <w:rsid w:val="00165B9A"/>
    <w:rsid w:val="0016677C"/>
    <w:rsid w:val="00174E9A"/>
    <w:rsid w:val="00175076"/>
    <w:rsid w:val="00176BF3"/>
    <w:rsid w:val="00177AC4"/>
    <w:rsid w:val="00180067"/>
    <w:rsid w:val="00180DE4"/>
    <w:rsid w:val="00184665"/>
    <w:rsid w:val="00184684"/>
    <w:rsid w:val="00184B95"/>
    <w:rsid w:val="00185262"/>
    <w:rsid w:val="001863F7"/>
    <w:rsid w:val="00192081"/>
    <w:rsid w:val="00192262"/>
    <w:rsid w:val="001943A5"/>
    <w:rsid w:val="001944EC"/>
    <w:rsid w:val="00194E9B"/>
    <w:rsid w:val="00195A44"/>
    <w:rsid w:val="00195C86"/>
    <w:rsid w:val="00196A68"/>
    <w:rsid w:val="001A0073"/>
    <w:rsid w:val="001A23CA"/>
    <w:rsid w:val="001A2D5E"/>
    <w:rsid w:val="001A3382"/>
    <w:rsid w:val="001A4169"/>
    <w:rsid w:val="001A4550"/>
    <w:rsid w:val="001A4C3E"/>
    <w:rsid w:val="001A6240"/>
    <w:rsid w:val="001A791D"/>
    <w:rsid w:val="001A7BFC"/>
    <w:rsid w:val="001B09A9"/>
    <w:rsid w:val="001B1109"/>
    <w:rsid w:val="001B353B"/>
    <w:rsid w:val="001B3C56"/>
    <w:rsid w:val="001B485B"/>
    <w:rsid w:val="001B5031"/>
    <w:rsid w:val="001B52E9"/>
    <w:rsid w:val="001B55DD"/>
    <w:rsid w:val="001B6AC3"/>
    <w:rsid w:val="001C0269"/>
    <w:rsid w:val="001C02E2"/>
    <w:rsid w:val="001C2305"/>
    <w:rsid w:val="001C2F45"/>
    <w:rsid w:val="001C4144"/>
    <w:rsid w:val="001C58DE"/>
    <w:rsid w:val="001C5B6F"/>
    <w:rsid w:val="001C6DF8"/>
    <w:rsid w:val="001D00FF"/>
    <w:rsid w:val="001D03FA"/>
    <w:rsid w:val="001D0F54"/>
    <w:rsid w:val="001D455D"/>
    <w:rsid w:val="001D4EB4"/>
    <w:rsid w:val="001D50CC"/>
    <w:rsid w:val="001D51F6"/>
    <w:rsid w:val="001D5290"/>
    <w:rsid w:val="001D54FE"/>
    <w:rsid w:val="001D7A87"/>
    <w:rsid w:val="001E0743"/>
    <w:rsid w:val="001E2716"/>
    <w:rsid w:val="001E3817"/>
    <w:rsid w:val="001E5620"/>
    <w:rsid w:val="001E77B0"/>
    <w:rsid w:val="001E788F"/>
    <w:rsid w:val="001F1B10"/>
    <w:rsid w:val="001F218C"/>
    <w:rsid w:val="001F23B1"/>
    <w:rsid w:val="001F3874"/>
    <w:rsid w:val="001F399E"/>
    <w:rsid w:val="001F49E7"/>
    <w:rsid w:val="001F5FF5"/>
    <w:rsid w:val="001F633D"/>
    <w:rsid w:val="001F69C9"/>
    <w:rsid w:val="001F6CE9"/>
    <w:rsid w:val="001F7B91"/>
    <w:rsid w:val="0020190A"/>
    <w:rsid w:val="00201C4A"/>
    <w:rsid w:val="002024BF"/>
    <w:rsid w:val="0020315A"/>
    <w:rsid w:val="00203B5B"/>
    <w:rsid w:val="00206678"/>
    <w:rsid w:val="002069A4"/>
    <w:rsid w:val="002076A3"/>
    <w:rsid w:val="00207C89"/>
    <w:rsid w:val="00210260"/>
    <w:rsid w:val="00210F0D"/>
    <w:rsid w:val="002121FD"/>
    <w:rsid w:val="00212385"/>
    <w:rsid w:val="00212EA4"/>
    <w:rsid w:val="002138AF"/>
    <w:rsid w:val="00213C52"/>
    <w:rsid w:val="0021584F"/>
    <w:rsid w:val="002204CC"/>
    <w:rsid w:val="00220795"/>
    <w:rsid w:val="002212DE"/>
    <w:rsid w:val="002213D3"/>
    <w:rsid w:val="00221722"/>
    <w:rsid w:val="00222671"/>
    <w:rsid w:val="002230BD"/>
    <w:rsid w:val="0022318A"/>
    <w:rsid w:val="00224C1B"/>
    <w:rsid w:val="002250D3"/>
    <w:rsid w:val="00225FE9"/>
    <w:rsid w:val="00226423"/>
    <w:rsid w:val="00227EC1"/>
    <w:rsid w:val="00230B86"/>
    <w:rsid w:val="00231035"/>
    <w:rsid w:val="00232D48"/>
    <w:rsid w:val="00232D74"/>
    <w:rsid w:val="00233C20"/>
    <w:rsid w:val="0023446B"/>
    <w:rsid w:val="00237BC4"/>
    <w:rsid w:val="00237D2A"/>
    <w:rsid w:val="00240A67"/>
    <w:rsid w:val="00240D69"/>
    <w:rsid w:val="00241051"/>
    <w:rsid w:val="00241F3E"/>
    <w:rsid w:val="00242179"/>
    <w:rsid w:val="0024322B"/>
    <w:rsid w:val="002434BB"/>
    <w:rsid w:val="0024413E"/>
    <w:rsid w:val="0024525B"/>
    <w:rsid w:val="002453EB"/>
    <w:rsid w:val="00246FF1"/>
    <w:rsid w:val="00247301"/>
    <w:rsid w:val="002505EF"/>
    <w:rsid w:val="00250941"/>
    <w:rsid w:val="00251251"/>
    <w:rsid w:val="00251B4A"/>
    <w:rsid w:val="002523D8"/>
    <w:rsid w:val="00252B08"/>
    <w:rsid w:val="00252D3B"/>
    <w:rsid w:val="00253EE3"/>
    <w:rsid w:val="0025423C"/>
    <w:rsid w:val="002553B1"/>
    <w:rsid w:val="0025769B"/>
    <w:rsid w:val="00257E3E"/>
    <w:rsid w:val="00260AC7"/>
    <w:rsid w:val="0026162C"/>
    <w:rsid w:val="00262045"/>
    <w:rsid w:val="00262FD8"/>
    <w:rsid w:val="002639A9"/>
    <w:rsid w:val="00263D7F"/>
    <w:rsid w:val="00264080"/>
    <w:rsid w:val="0026485E"/>
    <w:rsid w:val="002654CE"/>
    <w:rsid w:val="00265878"/>
    <w:rsid w:val="00265C2E"/>
    <w:rsid w:val="00265CA6"/>
    <w:rsid w:val="002668ED"/>
    <w:rsid w:val="00267A11"/>
    <w:rsid w:val="00267D70"/>
    <w:rsid w:val="00271343"/>
    <w:rsid w:val="00272150"/>
    <w:rsid w:val="002727E3"/>
    <w:rsid w:val="002732AF"/>
    <w:rsid w:val="002736FD"/>
    <w:rsid w:val="00273E78"/>
    <w:rsid w:val="00276FAA"/>
    <w:rsid w:val="00277629"/>
    <w:rsid w:val="00277FB7"/>
    <w:rsid w:val="00281429"/>
    <w:rsid w:val="00283FFB"/>
    <w:rsid w:val="00286268"/>
    <w:rsid w:val="00286D8A"/>
    <w:rsid w:val="0028718C"/>
    <w:rsid w:val="002877FA"/>
    <w:rsid w:val="00292347"/>
    <w:rsid w:val="002930A6"/>
    <w:rsid w:val="00293163"/>
    <w:rsid w:val="002938F6"/>
    <w:rsid w:val="00296DB9"/>
    <w:rsid w:val="002976E4"/>
    <w:rsid w:val="00297F35"/>
    <w:rsid w:val="002A008D"/>
    <w:rsid w:val="002A0C34"/>
    <w:rsid w:val="002A0EE1"/>
    <w:rsid w:val="002A3456"/>
    <w:rsid w:val="002A39AC"/>
    <w:rsid w:val="002A4AE6"/>
    <w:rsid w:val="002A4B23"/>
    <w:rsid w:val="002A4B27"/>
    <w:rsid w:val="002A5EF5"/>
    <w:rsid w:val="002A6355"/>
    <w:rsid w:val="002B0445"/>
    <w:rsid w:val="002B07EF"/>
    <w:rsid w:val="002B0BA7"/>
    <w:rsid w:val="002B1295"/>
    <w:rsid w:val="002B12E8"/>
    <w:rsid w:val="002B1FF2"/>
    <w:rsid w:val="002B22DE"/>
    <w:rsid w:val="002B2F79"/>
    <w:rsid w:val="002B53CE"/>
    <w:rsid w:val="002B58A7"/>
    <w:rsid w:val="002B6C33"/>
    <w:rsid w:val="002B75DA"/>
    <w:rsid w:val="002B7747"/>
    <w:rsid w:val="002B7C98"/>
    <w:rsid w:val="002B7DCD"/>
    <w:rsid w:val="002C02D6"/>
    <w:rsid w:val="002C1140"/>
    <w:rsid w:val="002C2064"/>
    <w:rsid w:val="002C2BE7"/>
    <w:rsid w:val="002C39A4"/>
    <w:rsid w:val="002C61D3"/>
    <w:rsid w:val="002C651C"/>
    <w:rsid w:val="002C659E"/>
    <w:rsid w:val="002D06CE"/>
    <w:rsid w:val="002D06D1"/>
    <w:rsid w:val="002D1EDD"/>
    <w:rsid w:val="002D23FB"/>
    <w:rsid w:val="002D36BD"/>
    <w:rsid w:val="002D4866"/>
    <w:rsid w:val="002D53C9"/>
    <w:rsid w:val="002D58B8"/>
    <w:rsid w:val="002D6A5A"/>
    <w:rsid w:val="002D6C2A"/>
    <w:rsid w:val="002D7C8D"/>
    <w:rsid w:val="002E10FC"/>
    <w:rsid w:val="002E2DA8"/>
    <w:rsid w:val="002E4A22"/>
    <w:rsid w:val="002E4B1B"/>
    <w:rsid w:val="002E52E9"/>
    <w:rsid w:val="002E54AB"/>
    <w:rsid w:val="002E61FD"/>
    <w:rsid w:val="002E6317"/>
    <w:rsid w:val="002E6B2C"/>
    <w:rsid w:val="002E72F2"/>
    <w:rsid w:val="002F1C6E"/>
    <w:rsid w:val="002F38B1"/>
    <w:rsid w:val="002F42AA"/>
    <w:rsid w:val="002F4602"/>
    <w:rsid w:val="002F4D41"/>
    <w:rsid w:val="002F4D50"/>
    <w:rsid w:val="002F4FA7"/>
    <w:rsid w:val="002F538A"/>
    <w:rsid w:val="002F5F7B"/>
    <w:rsid w:val="002F7908"/>
    <w:rsid w:val="002F7B5E"/>
    <w:rsid w:val="0030048F"/>
    <w:rsid w:val="003016FF"/>
    <w:rsid w:val="00302401"/>
    <w:rsid w:val="003025F1"/>
    <w:rsid w:val="0030407C"/>
    <w:rsid w:val="003041D9"/>
    <w:rsid w:val="0030425B"/>
    <w:rsid w:val="0030483D"/>
    <w:rsid w:val="00305D6D"/>
    <w:rsid w:val="00307129"/>
    <w:rsid w:val="003071EB"/>
    <w:rsid w:val="00310B79"/>
    <w:rsid w:val="00312C96"/>
    <w:rsid w:val="00312E69"/>
    <w:rsid w:val="003131FA"/>
    <w:rsid w:val="00313A83"/>
    <w:rsid w:val="00314405"/>
    <w:rsid w:val="00314651"/>
    <w:rsid w:val="00314FFC"/>
    <w:rsid w:val="00316456"/>
    <w:rsid w:val="0031794C"/>
    <w:rsid w:val="00322C8F"/>
    <w:rsid w:val="00325C5A"/>
    <w:rsid w:val="003264D6"/>
    <w:rsid w:val="00326CD7"/>
    <w:rsid w:val="0032726A"/>
    <w:rsid w:val="00327556"/>
    <w:rsid w:val="0032757F"/>
    <w:rsid w:val="003279C2"/>
    <w:rsid w:val="00330C29"/>
    <w:rsid w:val="003313DA"/>
    <w:rsid w:val="003319AD"/>
    <w:rsid w:val="00332C1D"/>
    <w:rsid w:val="00335AAA"/>
    <w:rsid w:val="003421B8"/>
    <w:rsid w:val="00342242"/>
    <w:rsid w:val="0034390F"/>
    <w:rsid w:val="00343D50"/>
    <w:rsid w:val="00343DA6"/>
    <w:rsid w:val="00344186"/>
    <w:rsid w:val="00345885"/>
    <w:rsid w:val="003460B2"/>
    <w:rsid w:val="003460FA"/>
    <w:rsid w:val="00346F94"/>
    <w:rsid w:val="003474C5"/>
    <w:rsid w:val="00347989"/>
    <w:rsid w:val="00347D82"/>
    <w:rsid w:val="00350821"/>
    <w:rsid w:val="00351082"/>
    <w:rsid w:val="00351722"/>
    <w:rsid w:val="00353127"/>
    <w:rsid w:val="00353275"/>
    <w:rsid w:val="00355D81"/>
    <w:rsid w:val="003571CF"/>
    <w:rsid w:val="00357EAA"/>
    <w:rsid w:val="00360AA5"/>
    <w:rsid w:val="00361B14"/>
    <w:rsid w:val="0036203F"/>
    <w:rsid w:val="00363BD9"/>
    <w:rsid w:val="00363C00"/>
    <w:rsid w:val="00363E2D"/>
    <w:rsid w:val="00363FC3"/>
    <w:rsid w:val="00366F9D"/>
    <w:rsid w:val="00366FB7"/>
    <w:rsid w:val="0037305E"/>
    <w:rsid w:val="00373DD6"/>
    <w:rsid w:val="00374AB8"/>
    <w:rsid w:val="00374DA8"/>
    <w:rsid w:val="003752F9"/>
    <w:rsid w:val="00375465"/>
    <w:rsid w:val="003762FE"/>
    <w:rsid w:val="003767A1"/>
    <w:rsid w:val="00377185"/>
    <w:rsid w:val="00381006"/>
    <w:rsid w:val="00381237"/>
    <w:rsid w:val="0038184F"/>
    <w:rsid w:val="003824C1"/>
    <w:rsid w:val="00382625"/>
    <w:rsid w:val="00384134"/>
    <w:rsid w:val="003842F5"/>
    <w:rsid w:val="003845BA"/>
    <w:rsid w:val="0038568C"/>
    <w:rsid w:val="00386002"/>
    <w:rsid w:val="00387B57"/>
    <w:rsid w:val="00387D3D"/>
    <w:rsid w:val="00390555"/>
    <w:rsid w:val="00391955"/>
    <w:rsid w:val="00392CD9"/>
    <w:rsid w:val="00395A0B"/>
    <w:rsid w:val="00395F61"/>
    <w:rsid w:val="00396E75"/>
    <w:rsid w:val="00397D05"/>
    <w:rsid w:val="003A07C9"/>
    <w:rsid w:val="003A0C7E"/>
    <w:rsid w:val="003A18E4"/>
    <w:rsid w:val="003A1DA4"/>
    <w:rsid w:val="003A2384"/>
    <w:rsid w:val="003A241E"/>
    <w:rsid w:val="003A2508"/>
    <w:rsid w:val="003A2CFC"/>
    <w:rsid w:val="003A309A"/>
    <w:rsid w:val="003A37F6"/>
    <w:rsid w:val="003A43B4"/>
    <w:rsid w:val="003A44F8"/>
    <w:rsid w:val="003A6905"/>
    <w:rsid w:val="003A79F7"/>
    <w:rsid w:val="003A7A55"/>
    <w:rsid w:val="003B07A3"/>
    <w:rsid w:val="003B1C21"/>
    <w:rsid w:val="003B2166"/>
    <w:rsid w:val="003B2201"/>
    <w:rsid w:val="003B4D4D"/>
    <w:rsid w:val="003B63B1"/>
    <w:rsid w:val="003B6577"/>
    <w:rsid w:val="003B6C55"/>
    <w:rsid w:val="003B7BBE"/>
    <w:rsid w:val="003B7C90"/>
    <w:rsid w:val="003C1417"/>
    <w:rsid w:val="003C166C"/>
    <w:rsid w:val="003C16A5"/>
    <w:rsid w:val="003C298C"/>
    <w:rsid w:val="003C2B6F"/>
    <w:rsid w:val="003C47E1"/>
    <w:rsid w:val="003C583E"/>
    <w:rsid w:val="003C5B0E"/>
    <w:rsid w:val="003C5E4A"/>
    <w:rsid w:val="003C5F45"/>
    <w:rsid w:val="003C7776"/>
    <w:rsid w:val="003C7BE3"/>
    <w:rsid w:val="003C7F19"/>
    <w:rsid w:val="003D02DF"/>
    <w:rsid w:val="003D0B3B"/>
    <w:rsid w:val="003D2E45"/>
    <w:rsid w:val="003D4976"/>
    <w:rsid w:val="003D50E8"/>
    <w:rsid w:val="003D5854"/>
    <w:rsid w:val="003D5D9C"/>
    <w:rsid w:val="003D6EEE"/>
    <w:rsid w:val="003D7BCE"/>
    <w:rsid w:val="003E0AEE"/>
    <w:rsid w:val="003E0DAA"/>
    <w:rsid w:val="003E23B6"/>
    <w:rsid w:val="003E39E0"/>
    <w:rsid w:val="003E648E"/>
    <w:rsid w:val="003F1149"/>
    <w:rsid w:val="003F249E"/>
    <w:rsid w:val="003F3344"/>
    <w:rsid w:val="003F3644"/>
    <w:rsid w:val="003F3DFF"/>
    <w:rsid w:val="003F5051"/>
    <w:rsid w:val="003F5D66"/>
    <w:rsid w:val="003F663A"/>
    <w:rsid w:val="003F6CC1"/>
    <w:rsid w:val="003F70F3"/>
    <w:rsid w:val="003F735E"/>
    <w:rsid w:val="003F7501"/>
    <w:rsid w:val="0040079B"/>
    <w:rsid w:val="004009E2"/>
    <w:rsid w:val="00400A8F"/>
    <w:rsid w:val="00403577"/>
    <w:rsid w:val="004045DF"/>
    <w:rsid w:val="00404849"/>
    <w:rsid w:val="00404B04"/>
    <w:rsid w:val="00405127"/>
    <w:rsid w:val="00405190"/>
    <w:rsid w:val="004056EE"/>
    <w:rsid w:val="004057CE"/>
    <w:rsid w:val="00405D48"/>
    <w:rsid w:val="00405F14"/>
    <w:rsid w:val="004104D5"/>
    <w:rsid w:val="004109B0"/>
    <w:rsid w:val="00411485"/>
    <w:rsid w:val="004119A0"/>
    <w:rsid w:val="004130C7"/>
    <w:rsid w:val="004135B2"/>
    <w:rsid w:val="004144E1"/>
    <w:rsid w:val="0041663A"/>
    <w:rsid w:val="00420155"/>
    <w:rsid w:val="004227C7"/>
    <w:rsid w:val="00424563"/>
    <w:rsid w:val="00424EEB"/>
    <w:rsid w:val="00425D30"/>
    <w:rsid w:val="004262DF"/>
    <w:rsid w:val="00431F73"/>
    <w:rsid w:val="0043278A"/>
    <w:rsid w:val="0043321B"/>
    <w:rsid w:val="00433A7D"/>
    <w:rsid w:val="00433BAE"/>
    <w:rsid w:val="00434D76"/>
    <w:rsid w:val="00437827"/>
    <w:rsid w:val="00442EBB"/>
    <w:rsid w:val="004460D5"/>
    <w:rsid w:val="004472C1"/>
    <w:rsid w:val="00447424"/>
    <w:rsid w:val="004474DF"/>
    <w:rsid w:val="0045207C"/>
    <w:rsid w:val="00452638"/>
    <w:rsid w:val="00452821"/>
    <w:rsid w:val="00453CA8"/>
    <w:rsid w:val="00453EEB"/>
    <w:rsid w:val="00454A31"/>
    <w:rsid w:val="00454E6A"/>
    <w:rsid w:val="0045547C"/>
    <w:rsid w:val="0045594F"/>
    <w:rsid w:val="00456249"/>
    <w:rsid w:val="004608BD"/>
    <w:rsid w:val="00461AA9"/>
    <w:rsid w:val="00462699"/>
    <w:rsid w:val="00462709"/>
    <w:rsid w:val="004627E9"/>
    <w:rsid w:val="00462861"/>
    <w:rsid w:val="00462878"/>
    <w:rsid w:val="00463292"/>
    <w:rsid w:val="00463B53"/>
    <w:rsid w:val="0046583E"/>
    <w:rsid w:val="00466915"/>
    <w:rsid w:val="00470A55"/>
    <w:rsid w:val="00471998"/>
    <w:rsid w:val="00472324"/>
    <w:rsid w:val="004741B9"/>
    <w:rsid w:val="004741BD"/>
    <w:rsid w:val="004741FB"/>
    <w:rsid w:val="004752AB"/>
    <w:rsid w:val="004757EB"/>
    <w:rsid w:val="0047640B"/>
    <w:rsid w:val="0047659D"/>
    <w:rsid w:val="004767BC"/>
    <w:rsid w:val="00477A8E"/>
    <w:rsid w:val="004813C0"/>
    <w:rsid w:val="004825F1"/>
    <w:rsid w:val="00482E36"/>
    <w:rsid w:val="00482ECC"/>
    <w:rsid w:val="00483317"/>
    <w:rsid w:val="004859B9"/>
    <w:rsid w:val="00486250"/>
    <w:rsid w:val="00486EFB"/>
    <w:rsid w:val="00486F7A"/>
    <w:rsid w:val="0048758F"/>
    <w:rsid w:val="0049060A"/>
    <w:rsid w:val="00490ACF"/>
    <w:rsid w:val="00490E31"/>
    <w:rsid w:val="0049169E"/>
    <w:rsid w:val="00493C73"/>
    <w:rsid w:val="004944CA"/>
    <w:rsid w:val="00494F3F"/>
    <w:rsid w:val="00495861"/>
    <w:rsid w:val="00495DC4"/>
    <w:rsid w:val="0049622B"/>
    <w:rsid w:val="00496F29"/>
    <w:rsid w:val="00497F41"/>
    <w:rsid w:val="00497F92"/>
    <w:rsid w:val="004A2571"/>
    <w:rsid w:val="004A2979"/>
    <w:rsid w:val="004A398E"/>
    <w:rsid w:val="004A4C5A"/>
    <w:rsid w:val="004A558C"/>
    <w:rsid w:val="004A5AE0"/>
    <w:rsid w:val="004B095A"/>
    <w:rsid w:val="004B140F"/>
    <w:rsid w:val="004B2288"/>
    <w:rsid w:val="004B3A80"/>
    <w:rsid w:val="004B41BB"/>
    <w:rsid w:val="004B582F"/>
    <w:rsid w:val="004B605D"/>
    <w:rsid w:val="004B7213"/>
    <w:rsid w:val="004B7215"/>
    <w:rsid w:val="004B7A07"/>
    <w:rsid w:val="004C10E6"/>
    <w:rsid w:val="004C12E6"/>
    <w:rsid w:val="004C191F"/>
    <w:rsid w:val="004C220C"/>
    <w:rsid w:val="004C2B5F"/>
    <w:rsid w:val="004C3112"/>
    <w:rsid w:val="004C4EF1"/>
    <w:rsid w:val="004C5AFF"/>
    <w:rsid w:val="004C7CE8"/>
    <w:rsid w:val="004D0E44"/>
    <w:rsid w:val="004D15E5"/>
    <w:rsid w:val="004D194B"/>
    <w:rsid w:val="004D23B0"/>
    <w:rsid w:val="004D320A"/>
    <w:rsid w:val="004D3FB2"/>
    <w:rsid w:val="004D41B8"/>
    <w:rsid w:val="004D456A"/>
    <w:rsid w:val="004D4878"/>
    <w:rsid w:val="004D54BF"/>
    <w:rsid w:val="004D5ABB"/>
    <w:rsid w:val="004D6DCC"/>
    <w:rsid w:val="004D7738"/>
    <w:rsid w:val="004E34F1"/>
    <w:rsid w:val="004E4594"/>
    <w:rsid w:val="004E45D5"/>
    <w:rsid w:val="004E538D"/>
    <w:rsid w:val="004E588E"/>
    <w:rsid w:val="004E59D0"/>
    <w:rsid w:val="004E7B03"/>
    <w:rsid w:val="004E7F24"/>
    <w:rsid w:val="004F04BF"/>
    <w:rsid w:val="004F2ADA"/>
    <w:rsid w:val="004F2BDC"/>
    <w:rsid w:val="004F3151"/>
    <w:rsid w:val="004F4F9B"/>
    <w:rsid w:val="004F530B"/>
    <w:rsid w:val="004F542A"/>
    <w:rsid w:val="004F5438"/>
    <w:rsid w:val="004F6AB5"/>
    <w:rsid w:val="00501466"/>
    <w:rsid w:val="005030F2"/>
    <w:rsid w:val="00504D54"/>
    <w:rsid w:val="0050564E"/>
    <w:rsid w:val="00506C42"/>
    <w:rsid w:val="00507AE7"/>
    <w:rsid w:val="005116EB"/>
    <w:rsid w:val="00511E98"/>
    <w:rsid w:val="0051465A"/>
    <w:rsid w:val="00514AD1"/>
    <w:rsid w:val="005151A4"/>
    <w:rsid w:val="00515F24"/>
    <w:rsid w:val="00520D6A"/>
    <w:rsid w:val="00520F62"/>
    <w:rsid w:val="00521AD6"/>
    <w:rsid w:val="00521B30"/>
    <w:rsid w:val="00522588"/>
    <w:rsid w:val="00522C99"/>
    <w:rsid w:val="005264CB"/>
    <w:rsid w:val="00527432"/>
    <w:rsid w:val="00530226"/>
    <w:rsid w:val="00532568"/>
    <w:rsid w:val="0053259B"/>
    <w:rsid w:val="00534048"/>
    <w:rsid w:val="0053641E"/>
    <w:rsid w:val="00536FAA"/>
    <w:rsid w:val="00537E39"/>
    <w:rsid w:val="00541841"/>
    <w:rsid w:val="00541990"/>
    <w:rsid w:val="00541AD1"/>
    <w:rsid w:val="00541D79"/>
    <w:rsid w:val="005428D4"/>
    <w:rsid w:val="005444F2"/>
    <w:rsid w:val="00544F4F"/>
    <w:rsid w:val="005458B7"/>
    <w:rsid w:val="00545DD0"/>
    <w:rsid w:val="00546137"/>
    <w:rsid w:val="00546F14"/>
    <w:rsid w:val="00550131"/>
    <w:rsid w:val="005507F7"/>
    <w:rsid w:val="00552CF0"/>
    <w:rsid w:val="00555BB1"/>
    <w:rsid w:val="00556997"/>
    <w:rsid w:val="0056067F"/>
    <w:rsid w:val="00560824"/>
    <w:rsid w:val="00561494"/>
    <w:rsid w:val="0056189F"/>
    <w:rsid w:val="0056217F"/>
    <w:rsid w:val="0056250A"/>
    <w:rsid w:val="00562B82"/>
    <w:rsid w:val="00563E5E"/>
    <w:rsid w:val="00564B71"/>
    <w:rsid w:val="00565802"/>
    <w:rsid w:val="00565A49"/>
    <w:rsid w:val="00566683"/>
    <w:rsid w:val="00570A19"/>
    <w:rsid w:val="00571814"/>
    <w:rsid w:val="00572EE4"/>
    <w:rsid w:val="0057642F"/>
    <w:rsid w:val="00577419"/>
    <w:rsid w:val="005806FB"/>
    <w:rsid w:val="00580836"/>
    <w:rsid w:val="00580A40"/>
    <w:rsid w:val="005811A0"/>
    <w:rsid w:val="0058186D"/>
    <w:rsid w:val="00581CCD"/>
    <w:rsid w:val="0058215C"/>
    <w:rsid w:val="0058331D"/>
    <w:rsid w:val="005847BF"/>
    <w:rsid w:val="00584C75"/>
    <w:rsid w:val="00585121"/>
    <w:rsid w:val="00585710"/>
    <w:rsid w:val="00590431"/>
    <w:rsid w:val="00590FDD"/>
    <w:rsid w:val="0059104B"/>
    <w:rsid w:val="00592F0F"/>
    <w:rsid w:val="00593FED"/>
    <w:rsid w:val="005A0112"/>
    <w:rsid w:val="005A0541"/>
    <w:rsid w:val="005A1E18"/>
    <w:rsid w:val="005A3C35"/>
    <w:rsid w:val="005A4ABA"/>
    <w:rsid w:val="005A65F2"/>
    <w:rsid w:val="005A69CF"/>
    <w:rsid w:val="005A7C5E"/>
    <w:rsid w:val="005B1C9A"/>
    <w:rsid w:val="005B1D24"/>
    <w:rsid w:val="005B2231"/>
    <w:rsid w:val="005B277C"/>
    <w:rsid w:val="005B5522"/>
    <w:rsid w:val="005C18BB"/>
    <w:rsid w:val="005C25FE"/>
    <w:rsid w:val="005C69B4"/>
    <w:rsid w:val="005C7AEC"/>
    <w:rsid w:val="005D0F3E"/>
    <w:rsid w:val="005D10FD"/>
    <w:rsid w:val="005D1837"/>
    <w:rsid w:val="005D2638"/>
    <w:rsid w:val="005D292A"/>
    <w:rsid w:val="005D3618"/>
    <w:rsid w:val="005D3C11"/>
    <w:rsid w:val="005D7333"/>
    <w:rsid w:val="005E1D4C"/>
    <w:rsid w:val="005E4532"/>
    <w:rsid w:val="005E4E61"/>
    <w:rsid w:val="005E5697"/>
    <w:rsid w:val="005E62CF"/>
    <w:rsid w:val="005E713E"/>
    <w:rsid w:val="005E7B69"/>
    <w:rsid w:val="005F07F5"/>
    <w:rsid w:val="005F1849"/>
    <w:rsid w:val="005F2D70"/>
    <w:rsid w:val="005F32E0"/>
    <w:rsid w:val="005F48B2"/>
    <w:rsid w:val="005F5435"/>
    <w:rsid w:val="005F6474"/>
    <w:rsid w:val="006027D9"/>
    <w:rsid w:val="00604141"/>
    <w:rsid w:val="00607EC7"/>
    <w:rsid w:val="00607F25"/>
    <w:rsid w:val="00610CF9"/>
    <w:rsid w:val="0061110B"/>
    <w:rsid w:val="00611B65"/>
    <w:rsid w:val="00612B09"/>
    <w:rsid w:val="00613386"/>
    <w:rsid w:val="006133B4"/>
    <w:rsid w:val="00613E73"/>
    <w:rsid w:val="00615503"/>
    <w:rsid w:val="00615731"/>
    <w:rsid w:val="0061719B"/>
    <w:rsid w:val="006177E9"/>
    <w:rsid w:val="0062057D"/>
    <w:rsid w:val="00620BBD"/>
    <w:rsid w:val="00620F8E"/>
    <w:rsid w:val="00621851"/>
    <w:rsid w:val="006219D9"/>
    <w:rsid w:val="00622908"/>
    <w:rsid w:val="00622DAB"/>
    <w:rsid w:val="00623AEF"/>
    <w:rsid w:val="0062413F"/>
    <w:rsid w:val="006245A7"/>
    <w:rsid w:val="006245DB"/>
    <w:rsid w:val="0062499D"/>
    <w:rsid w:val="00624B02"/>
    <w:rsid w:val="006251B7"/>
    <w:rsid w:val="00625686"/>
    <w:rsid w:val="00625EE0"/>
    <w:rsid w:val="006260F1"/>
    <w:rsid w:val="00627D54"/>
    <w:rsid w:val="00630453"/>
    <w:rsid w:val="006314DC"/>
    <w:rsid w:val="006339F2"/>
    <w:rsid w:val="006345DC"/>
    <w:rsid w:val="00634CFC"/>
    <w:rsid w:val="00634D9C"/>
    <w:rsid w:val="00635295"/>
    <w:rsid w:val="0064039F"/>
    <w:rsid w:val="00641948"/>
    <w:rsid w:val="00641E96"/>
    <w:rsid w:val="00642611"/>
    <w:rsid w:val="00643C0A"/>
    <w:rsid w:val="00645E05"/>
    <w:rsid w:val="00647737"/>
    <w:rsid w:val="0064779E"/>
    <w:rsid w:val="00647EE9"/>
    <w:rsid w:val="00653B2A"/>
    <w:rsid w:val="006559DC"/>
    <w:rsid w:val="00656C78"/>
    <w:rsid w:val="0065764E"/>
    <w:rsid w:val="00660963"/>
    <w:rsid w:val="00661A50"/>
    <w:rsid w:val="00661BD3"/>
    <w:rsid w:val="00661F1F"/>
    <w:rsid w:val="00663B80"/>
    <w:rsid w:val="00664C7E"/>
    <w:rsid w:val="00666813"/>
    <w:rsid w:val="00666CCA"/>
    <w:rsid w:val="006672D1"/>
    <w:rsid w:val="006675A2"/>
    <w:rsid w:val="00667AD3"/>
    <w:rsid w:val="00667AE7"/>
    <w:rsid w:val="00670211"/>
    <w:rsid w:val="00671256"/>
    <w:rsid w:val="00673FDF"/>
    <w:rsid w:val="0067429F"/>
    <w:rsid w:val="0067433D"/>
    <w:rsid w:val="006743E0"/>
    <w:rsid w:val="00674DDB"/>
    <w:rsid w:val="00676106"/>
    <w:rsid w:val="006761F8"/>
    <w:rsid w:val="006774F3"/>
    <w:rsid w:val="006808B0"/>
    <w:rsid w:val="006818A4"/>
    <w:rsid w:val="00681C5A"/>
    <w:rsid w:val="00681CAC"/>
    <w:rsid w:val="00682005"/>
    <w:rsid w:val="00684687"/>
    <w:rsid w:val="006864F0"/>
    <w:rsid w:val="00686601"/>
    <w:rsid w:val="0069087B"/>
    <w:rsid w:val="00690CB8"/>
    <w:rsid w:val="00691761"/>
    <w:rsid w:val="006933E9"/>
    <w:rsid w:val="006936B7"/>
    <w:rsid w:val="006950A7"/>
    <w:rsid w:val="00695AB3"/>
    <w:rsid w:val="006976FA"/>
    <w:rsid w:val="00697CEE"/>
    <w:rsid w:val="006A1119"/>
    <w:rsid w:val="006A3940"/>
    <w:rsid w:val="006A3973"/>
    <w:rsid w:val="006A49BB"/>
    <w:rsid w:val="006A4E5F"/>
    <w:rsid w:val="006A5A31"/>
    <w:rsid w:val="006A5E56"/>
    <w:rsid w:val="006A7C69"/>
    <w:rsid w:val="006B08A4"/>
    <w:rsid w:val="006B0F7A"/>
    <w:rsid w:val="006B1054"/>
    <w:rsid w:val="006B2132"/>
    <w:rsid w:val="006B2826"/>
    <w:rsid w:val="006B4362"/>
    <w:rsid w:val="006B5291"/>
    <w:rsid w:val="006B7204"/>
    <w:rsid w:val="006B7C8A"/>
    <w:rsid w:val="006C186E"/>
    <w:rsid w:val="006C1C8B"/>
    <w:rsid w:val="006C2390"/>
    <w:rsid w:val="006C3278"/>
    <w:rsid w:val="006C3526"/>
    <w:rsid w:val="006C3E4C"/>
    <w:rsid w:val="006C48A9"/>
    <w:rsid w:val="006C6B52"/>
    <w:rsid w:val="006C6C58"/>
    <w:rsid w:val="006D0BA3"/>
    <w:rsid w:val="006D2169"/>
    <w:rsid w:val="006D3F76"/>
    <w:rsid w:val="006D4AD2"/>
    <w:rsid w:val="006D571C"/>
    <w:rsid w:val="006D6558"/>
    <w:rsid w:val="006D7CC9"/>
    <w:rsid w:val="006E04BF"/>
    <w:rsid w:val="006E3604"/>
    <w:rsid w:val="006E4736"/>
    <w:rsid w:val="006E518F"/>
    <w:rsid w:val="006E592D"/>
    <w:rsid w:val="006E59D3"/>
    <w:rsid w:val="006E5CC3"/>
    <w:rsid w:val="006E7DF4"/>
    <w:rsid w:val="006F0DEB"/>
    <w:rsid w:val="006F1178"/>
    <w:rsid w:val="006F2A3F"/>
    <w:rsid w:val="006F36D6"/>
    <w:rsid w:val="006F40FD"/>
    <w:rsid w:val="006F57A2"/>
    <w:rsid w:val="006F5F57"/>
    <w:rsid w:val="006F63D3"/>
    <w:rsid w:val="006F79B7"/>
    <w:rsid w:val="006F7ACB"/>
    <w:rsid w:val="006F7B20"/>
    <w:rsid w:val="0070008B"/>
    <w:rsid w:val="00700608"/>
    <w:rsid w:val="00701D40"/>
    <w:rsid w:val="00701DF3"/>
    <w:rsid w:val="00701ED7"/>
    <w:rsid w:val="00701FF9"/>
    <w:rsid w:val="00702364"/>
    <w:rsid w:val="00703C90"/>
    <w:rsid w:val="00703CAE"/>
    <w:rsid w:val="00704463"/>
    <w:rsid w:val="00704836"/>
    <w:rsid w:val="00706F3D"/>
    <w:rsid w:val="00711064"/>
    <w:rsid w:val="00712173"/>
    <w:rsid w:val="00712BAB"/>
    <w:rsid w:val="00713315"/>
    <w:rsid w:val="00715D17"/>
    <w:rsid w:val="00715E79"/>
    <w:rsid w:val="00716741"/>
    <w:rsid w:val="0071745D"/>
    <w:rsid w:val="007216CF"/>
    <w:rsid w:val="00723018"/>
    <w:rsid w:val="007251B4"/>
    <w:rsid w:val="00725423"/>
    <w:rsid w:val="007261C1"/>
    <w:rsid w:val="0072663B"/>
    <w:rsid w:val="00726A3B"/>
    <w:rsid w:val="00726CBA"/>
    <w:rsid w:val="00727C3A"/>
    <w:rsid w:val="00727E2D"/>
    <w:rsid w:val="0073037E"/>
    <w:rsid w:val="00733531"/>
    <w:rsid w:val="00734B44"/>
    <w:rsid w:val="007352E9"/>
    <w:rsid w:val="00735AB5"/>
    <w:rsid w:val="00735D16"/>
    <w:rsid w:val="00736DF9"/>
    <w:rsid w:val="0074042B"/>
    <w:rsid w:val="007410AD"/>
    <w:rsid w:val="007414E8"/>
    <w:rsid w:val="007415CE"/>
    <w:rsid w:val="00742EDC"/>
    <w:rsid w:val="00744AD1"/>
    <w:rsid w:val="00744C65"/>
    <w:rsid w:val="00745268"/>
    <w:rsid w:val="0074567C"/>
    <w:rsid w:val="00745A44"/>
    <w:rsid w:val="00745F9F"/>
    <w:rsid w:val="00746591"/>
    <w:rsid w:val="0074662C"/>
    <w:rsid w:val="00750B61"/>
    <w:rsid w:val="007529B1"/>
    <w:rsid w:val="00754DB7"/>
    <w:rsid w:val="00755717"/>
    <w:rsid w:val="0075598E"/>
    <w:rsid w:val="00756508"/>
    <w:rsid w:val="00756A7B"/>
    <w:rsid w:val="007600C9"/>
    <w:rsid w:val="00760752"/>
    <w:rsid w:val="00760ADC"/>
    <w:rsid w:val="00760EA8"/>
    <w:rsid w:val="0076242A"/>
    <w:rsid w:val="00762DB6"/>
    <w:rsid w:val="00763BC4"/>
    <w:rsid w:val="00765D9C"/>
    <w:rsid w:val="00766633"/>
    <w:rsid w:val="007667B4"/>
    <w:rsid w:val="00766D51"/>
    <w:rsid w:val="00773382"/>
    <w:rsid w:val="00773D4F"/>
    <w:rsid w:val="00774E26"/>
    <w:rsid w:val="007807B1"/>
    <w:rsid w:val="00781738"/>
    <w:rsid w:val="00781DED"/>
    <w:rsid w:val="007823CC"/>
    <w:rsid w:val="00783F1B"/>
    <w:rsid w:val="00786015"/>
    <w:rsid w:val="007876D5"/>
    <w:rsid w:val="00787EF4"/>
    <w:rsid w:val="0079053B"/>
    <w:rsid w:val="00791DC6"/>
    <w:rsid w:val="00791F12"/>
    <w:rsid w:val="0079202B"/>
    <w:rsid w:val="00792910"/>
    <w:rsid w:val="00795160"/>
    <w:rsid w:val="007952A5"/>
    <w:rsid w:val="007A19D4"/>
    <w:rsid w:val="007A1A2E"/>
    <w:rsid w:val="007A1FF6"/>
    <w:rsid w:val="007A2D0F"/>
    <w:rsid w:val="007A35DB"/>
    <w:rsid w:val="007A37F6"/>
    <w:rsid w:val="007A3D4B"/>
    <w:rsid w:val="007A71F0"/>
    <w:rsid w:val="007B08D7"/>
    <w:rsid w:val="007B08E7"/>
    <w:rsid w:val="007B24FC"/>
    <w:rsid w:val="007B2A45"/>
    <w:rsid w:val="007B31B5"/>
    <w:rsid w:val="007B6370"/>
    <w:rsid w:val="007B6CE8"/>
    <w:rsid w:val="007C028E"/>
    <w:rsid w:val="007C127B"/>
    <w:rsid w:val="007C16E5"/>
    <w:rsid w:val="007C304D"/>
    <w:rsid w:val="007C3FD4"/>
    <w:rsid w:val="007C4480"/>
    <w:rsid w:val="007D0A2B"/>
    <w:rsid w:val="007D0D8D"/>
    <w:rsid w:val="007D27CF"/>
    <w:rsid w:val="007D2AD1"/>
    <w:rsid w:val="007D4E4F"/>
    <w:rsid w:val="007D571E"/>
    <w:rsid w:val="007D59C4"/>
    <w:rsid w:val="007D6376"/>
    <w:rsid w:val="007D6482"/>
    <w:rsid w:val="007E1547"/>
    <w:rsid w:val="007E1674"/>
    <w:rsid w:val="007E1EF3"/>
    <w:rsid w:val="007E2857"/>
    <w:rsid w:val="007E2F95"/>
    <w:rsid w:val="007E3843"/>
    <w:rsid w:val="007E4227"/>
    <w:rsid w:val="007E5702"/>
    <w:rsid w:val="007F3406"/>
    <w:rsid w:val="007F4916"/>
    <w:rsid w:val="007F4BF6"/>
    <w:rsid w:val="007F5769"/>
    <w:rsid w:val="007F6284"/>
    <w:rsid w:val="007F6685"/>
    <w:rsid w:val="007F7526"/>
    <w:rsid w:val="0080077C"/>
    <w:rsid w:val="00801623"/>
    <w:rsid w:val="0080202A"/>
    <w:rsid w:val="00802786"/>
    <w:rsid w:val="00803574"/>
    <w:rsid w:val="00804107"/>
    <w:rsid w:val="008047AF"/>
    <w:rsid w:val="00805C92"/>
    <w:rsid w:val="00805CB5"/>
    <w:rsid w:val="00806064"/>
    <w:rsid w:val="00806765"/>
    <w:rsid w:val="00806AD0"/>
    <w:rsid w:val="00807207"/>
    <w:rsid w:val="00807262"/>
    <w:rsid w:val="0080736B"/>
    <w:rsid w:val="0080798D"/>
    <w:rsid w:val="00807B00"/>
    <w:rsid w:val="00807F66"/>
    <w:rsid w:val="00807F78"/>
    <w:rsid w:val="00810462"/>
    <w:rsid w:val="008109B7"/>
    <w:rsid w:val="00810B56"/>
    <w:rsid w:val="00812BD0"/>
    <w:rsid w:val="00813A19"/>
    <w:rsid w:val="00813A1D"/>
    <w:rsid w:val="008159A8"/>
    <w:rsid w:val="008164DE"/>
    <w:rsid w:val="008202A3"/>
    <w:rsid w:val="008203D7"/>
    <w:rsid w:val="00823206"/>
    <w:rsid w:val="00823964"/>
    <w:rsid w:val="00824041"/>
    <w:rsid w:val="00824C1F"/>
    <w:rsid w:val="00826B81"/>
    <w:rsid w:val="00830A03"/>
    <w:rsid w:val="00830E78"/>
    <w:rsid w:val="008313C0"/>
    <w:rsid w:val="00831895"/>
    <w:rsid w:val="008327E0"/>
    <w:rsid w:val="00832A73"/>
    <w:rsid w:val="00832BC9"/>
    <w:rsid w:val="00835655"/>
    <w:rsid w:val="00836959"/>
    <w:rsid w:val="00836F5B"/>
    <w:rsid w:val="008371BC"/>
    <w:rsid w:val="00837AF0"/>
    <w:rsid w:val="00840DF4"/>
    <w:rsid w:val="008411A6"/>
    <w:rsid w:val="00841587"/>
    <w:rsid w:val="0084166F"/>
    <w:rsid w:val="008423E5"/>
    <w:rsid w:val="008436F1"/>
    <w:rsid w:val="00845469"/>
    <w:rsid w:val="00847E24"/>
    <w:rsid w:val="00851736"/>
    <w:rsid w:val="00851B7F"/>
    <w:rsid w:val="00852199"/>
    <w:rsid w:val="00852750"/>
    <w:rsid w:val="00852D6E"/>
    <w:rsid w:val="0085302D"/>
    <w:rsid w:val="008530CE"/>
    <w:rsid w:val="00853399"/>
    <w:rsid w:val="00854EB5"/>
    <w:rsid w:val="00855005"/>
    <w:rsid w:val="00857064"/>
    <w:rsid w:val="00857D51"/>
    <w:rsid w:val="00860A5F"/>
    <w:rsid w:val="00862899"/>
    <w:rsid w:val="008635D8"/>
    <w:rsid w:val="00866636"/>
    <w:rsid w:val="00867959"/>
    <w:rsid w:val="00867FAE"/>
    <w:rsid w:val="00871280"/>
    <w:rsid w:val="00871A89"/>
    <w:rsid w:val="008726F3"/>
    <w:rsid w:val="008745F9"/>
    <w:rsid w:val="00874F6C"/>
    <w:rsid w:val="00875825"/>
    <w:rsid w:val="00875A76"/>
    <w:rsid w:val="00876C32"/>
    <w:rsid w:val="008815DA"/>
    <w:rsid w:val="00881F82"/>
    <w:rsid w:val="008820C6"/>
    <w:rsid w:val="00883480"/>
    <w:rsid w:val="00884A92"/>
    <w:rsid w:val="00885B07"/>
    <w:rsid w:val="00890876"/>
    <w:rsid w:val="00890C85"/>
    <w:rsid w:val="00893914"/>
    <w:rsid w:val="0089535A"/>
    <w:rsid w:val="008956A6"/>
    <w:rsid w:val="00896354"/>
    <w:rsid w:val="00897AE3"/>
    <w:rsid w:val="00897D57"/>
    <w:rsid w:val="00897FE7"/>
    <w:rsid w:val="008A4242"/>
    <w:rsid w:val="008A512A"/>
    <w:rsid w:val="008A5265"/>
    <w:rsid w:val="008A5BB0"/>
    <w:rsid w:val="008A6070"/>
    <w:rsid w:val="008A7512"/>
    <w:rsid w:val="008B0B9F"/>
    <w:rsid w:val="008B0CA2"/>
    <w:rsid w:val="008B17BD"/>
    <w:rsid w:val="008B2334"/>
    <w:rsid w:val="008B4C3E"/>
    <w:rsid w:val="008B52CE"/>
    <w:rsid w:val="008B5F1C"/>
    <w:rsid w:val="008B61BE"/>
    <w:rsid w:val="008B756F"/>
    <w:rsid w:val="008C0109"/>
    <w:rsid w:val="008C0381"/>
    <w:rsid w:val="008C09CF"/>
    <w:rsid w:val="008C1042"/>
    <w:rsid w:val="008C25BB"/>
    <w:rsid w:val="008C3248"/>
    <w:rsid w:val="008C38D7"/>
    <w:rsid w:val="008C43BB"/>
    <w:rsid w:val="008C467E"/>
    <w:rsid w:val="008C47BC"/>
    <w:rsid w:val="008C5FFC"/>
    <w:rsid w:val="008C60A2"/>
    <w:rsid w:val="008C7054"/>
    <w:rsid w:val="008C78D4"/>
    <w:rsid w:val="008D02A1"/>
    <w:rsid w:val="008D1455"/>
    <w:rsid w:val="008D1C76"/>
    <w:rsid w:val="008D1D0E"/>
    <w:rsid w:val="008D297B"/>
    <w:rsid w:val="008D311A"/>
    <w:rsid w:val="008D418C"/>
    <w:rsid w:val="008D4CAE"/>
    <w:rsid w:val="008D4DBA"/>
    <w:rsid w:val="008D5F20"/>
    <w:rsid w:val="008D63DB"/>
    <w:rsid w:val="008D6CCB"/>
    <w:rsid w:val="008D7225"/>
    <w:rsid w:val="008D7FAF"/>
    <w:rsid w:val="008E0DB7"/>
    <w:rsid w:val="008E2D88"/>
    <w:rsid w:val="008E32E6"/>
    <w:rsid w:val="008E5E15"/>
    <w:rsid w:val="008E7F75"/>
    <w:rsid w:val="008F154A"/>
    <w:rsid w:val="008F2845"/>
    <w:rsid w:val="008F32EC"/>
    <w:rsid w:val="008F330A"/>
    <w:rsid w:val="008F3ADE"/>
    <w:rsid w:val="008F3E28"/>
    <w:rsid w:val="008F6067"/>
    <w:rsid w:val="009004CD"/>
    <w:rsid w:val="0090242B"/>
    <w:rsid w:val="009039F2"/>
    <w:rsid w:val="0090528F"/>
    <w:rsid w:val="00905C6C"/>
    <w:rsid w:val="00913207"/>
    <w:rsid w:val="00913540"/>
    <w:rsid w:val="00913C2C"/>
    <w:rsid w:val="009149D8"/>
    <w:rsid w:val="00914C00"/>
    <w:rsid w:val="00915333"/>
    <w:rsid w:val="0091587C"/>
    <w:rsid w:val="0091598F"/>
    <w:rsid w:val="00916BF3"/>
    <w:rsid w:val="009214FF"/>
    <w:rsid w:val="00923EB8"/>
    <w:rsid w:val="00925A19"/>
    <w:rsid w:val="00927E10"/>
    <w:rsid w:val="0093022F"/>
    <w:rsid w:val="009303A3"/>
    <w:rsid w:val="00931ADF"/>
    <w:rsid w:val="00935374"/>
    <w:rsid w:val="00936767"/>
    <w:rsid w:val="00937E92"/>
    <w:rsid w:val="009403D3"/>
    <w:rsid w:val="0094082F"/>
    <w:rsid w:val="00940D2C"/>
    <w:rsid w:val="00940E4A"/>
    <w:rsid w:val="00941131"/>
    <w:rsid w:val="00943447"/>
    <w:rsid w:val="00943CB9"/>
    <w:rsid w:val="00943CC6"/>
    <w:rsid w:val="00943FF4"/>
    <w:rsid w:val="00944122"/>
    <w:rsid w:val="009449D8"/>
    <w:rsid w:val="00945357"/>
    <w:rsid w:val="0094559A"/>
    <w:rsid w:val="00952075"/>
    <w:rsid w:val="009523AC"/>
    <w:rsid w:val="00952CCA"/>
    <w:rsid w:val="009559FB"/>
    <w:rsid w:val="00961F3C"/>
    <w:rsid w:val="009624D2"/>
    <w:rsid w:val="009637C8"/>
    <w:rsid w:val="00964393"/>
    <w:rsid w:val="00964F62"/>
    <w:rsid w:val="0096514D"/>
    <w:rsid w:val="00965846"/>
    <w:rsid w:val="009662B5"/>
    <w:rsid w:val="009663E2"/>
    <w:rsid w:val="00966549"/>
    <w:rsid w:val="00966A6C"/>
    <w:rsid w:val="00966D8E"/>
    <w:rsid w:val="00967088"/>
    <w:rsid w:val="00971140"/>
    <w:rsid w:val="00972682"/>
    <w:rsid w:val="00973F7D"/>
    <w:rsid w:val="00974D2E"/>
    <w:rsid w:val="009751C5"/>
    <w:rsid w:val="00976261"/>
    <w:rsid w:val="009819BB"/>
    <w:rsid w:val="0098219A"/>
    <w:rsid w:val="009822B3"/>
    <w:rsid w:val="00983335"/>
    <w:rsid w:val="00984CDF"/>
    <w:rsid w:val="009851A6"/>
    <w:rsid w:val="009867BA"/>
    <w:rsid w:val="00986E0F"/>
    <w:rsid w:val="00987003"/>
    <w:rsid w:val="009878A3"/>
    <w:rsid w:val="009911F3"/>
    <w:rsid w:val="009929E5"/>
    <w:rsid w:val="0099474C"/>
    <w:rsid w:val="00996A5E"/>
    <w:rsid w:val="00996EFA"/>
    <w:rsid w:val="0099716D"/>
    <w:rsid w:val="00997D6E"/>
    <w:rsid w:val="00997FDC"/>
    <w:rsid w:val="009A0127"/>
    <w:rsid w:val="009A0210"/>
    <w:rsid w:val="009A096A"/>
    <w:rsid w:val="009A1B0A"/>
    <w:rsid w:val="009A26AE"/>
    <w:rsid w:val="009A34A0"/>
    <w:rsid w:val="009A58B0"/>
    <w:rsid w:val="009A5EAF"/>
    <w:rsid w:val="009A7517"/>
    <w:rsid w:val="009A7C86"/>
    <w:rsid w:val="009A7D6A"/>
    <w:rsid w:val="009A7EA3"/>
    <w:rsid w:val="009B088E"/>
    <w:rsid w:val="009B13E5"/>
    <w:rsid w:val="009B15AD"/>
    <w:rsid w:val="009B32D3"/>
    <w:rsid w:val="009B39FE"/>
    <w:rsid w:val="009B405D"/>
    <w:rsid w:val="009B60C1"/>
    <w:rsid w:val="009B7C82"/>
    <w:rsid w:val="009B7ED9"/>
    <w:rsid w:val="009C0CDC"/>
    <w:rsid w:val="009C0D4C"/>
    <w:rsid w:val="009C3B4D"/>
    <w:rsid w:val="009C3EBE"/>
    <w:rsid w:val="009C4869"/>
    <w:rsid w:val="009C54AF"/>
    <w:rsid w:val="009C5BEA"/>
    <w:rsid w:val="009C5EEF"/>
    <w:rsid w:val="009C679B"/>
    <w:rsid w:val="009C68A5"/>
    <w:rsid w:val="009C7358"/>
    <w:rsid w:val="009D14E5"/>
    <w:rsid w:val="009D158D"/>
    <w:rsid w:val="009D2320"/>
    <w:rsid w:val="009D4418"/>
    <w:rsid w:val="009D7837"/>
    <w:rsid w:val="009E0043"/>
    <w:rsid w:val="009E1003"/>
    <w:rsid w:val="009E1CE2"/>
    <w:rsid w:val="009E2188"/>
    <w:rsid w:val="009E30B9"/>
    <w:rsid w:val="009E30F2"/>
    <w:rsid w:val="009E4D32"/>
    <w:rsid w:val="009E4F03"/>
    <w:rsid w:val="009E5492"/>
    <w:rsid w:val="009E63F1"/>
    <w:rsid w:val="009E648C"/>
    <w:rsid w:val="009F1153"/>
    <w:rsid w:val="009F1464"/>
    <w:rsid w:val="009F30BD"/>
    <w:rsid w:val="009F327D"/>
    <w:rsid w:val="009F33BB"/>
    <w:rsid w:val="009F4033"/>
    <w:rsid w:val="009F587B"/>
    <w:rsid w:val="00A00C32"/>
    <w:rsid w:val="00A01A99"/>
    <w:rsid w:val="00A0473B"/>
    <w:rsid w:val="00A0570C"/>
    <w:rsid w:val="00A067C3"/>
    <w:rsid w:val="00A0775E"/>
    <w:rsid w:val="00A078B9"/>
    <w:rsid w:val="00A10710"/>
    <w:rsid w:val="00A12675"/>
    <w:rsid w:val="00A12DAF"/>
    <w:rsid w:val="00A13677"/>
    <w:rsid w:val="00A1430A"/>
    <w:rsid w:val="00A16C05"/>
    <w:rsid w:val="00A16C54"/>
    <w:rsid w:val="00A17CE0"/>
    <w:rsid w:val="00A207B5"/>
    <w:rsid w:val="00A21970"/>
    <w:rsid w:val="00A21FF7"/>
    <w:rsid w:val="00A23D7A"/>
    <w:rsid w:val="00A24561"/>
    <w:rsid w:val="00A249E7"/>
    <w:rsid w:val="00A25224"/>
    <w:rsid w:val="00A252E3"/>
    <w:rsid w:val="00A266FA"/>
    <w:rsid w:val="00A268B3"/>
    <w:rsid w:val="00A27862"/>
    <w:rsid w:val="00A27F1B"/>
    <w:rsid w:val="00A313C8"/>
    <w:rsid w:val="00A31EFB"/>
    <w:rsid w:val="00A32255"/>
    <w:rsid w:val="00A329BB"/>
    <w:rsid w:val="00A34D2D"/>
    <w:rsid w:val="00A3580F"/>
    <w:rsid w:val="00A36272"/>
    <w:rsid w:val="00A372FA"/>
    <w:rsid w:val="00A37E34"/>
    <w:rsid w:val="00A40F59"/>
    <w:rsid w:val="00A42B59"/>
    <w:rsid w:val="00A441AE"/>
    <w:rsid w:val="00A44C5B"/>
    <w:rsid w:val="00A46489"/>
    <w:rsid w:val="00A47038"/>
    <w:rsid w:val="00A514E8"/>
    <w:rsid w:val="00A5318A"/>
    <w:rsid w:val="00A540E2"/>
    <w:rsid w:val="00A54C00"/>
    <w:rsid w:val="00A54C58"/>
    <w:rsid w:val="00A5794E"/>
    <w:rsid w:val="00A6031B"/>
    <w:rsid w:val="00A60A80"/>
    <w:rsid w:val="00A60E69"/>
    <w:rsid w:val="00A64033"/>
    <w:rsid w:val="00A644D0"/>
    <w:rsid w:val="00A64624"/>
    <w:rsid w:val="00A662CA"/>
    <w:rsid w:val="00A70B42"/>
    <w:rsid w:val="00A71BC7"/>
    <w:rsid w:val="00A71D44"/>
    <w:rsid w:val="00A733EF"/>
    <w:rsid w:val="00A73739"/>
    <w:rsid w:val="00A73798"/>
    <w:rsid w:val="00A74113"/>
    <w:rsid w:val="00A750B3"/>
    <w:rsid w:val="00A7556D"/>
    <w:rsid w:val="00A7596C"/>
    <w:rsid w:val="00A75CC9"/>
    <w:rsid w:val="00A76910"/>
    <w:rsid w:val="00A778CA"/>
    <w:rsid w:val="00A8171A"/>
    <w:rsid w:val="00A86FEC"/>
    <w:rsid w:val="00A8781E"/>
    <w:rsid w:val="00A87D52"/>
    <w:rsid w:val="00A93814"/>
    <w:rsid w:val="00A94E72"/>
    <w:rsid w:val="00A95AE8"/>
    <w:rsid w:val="00A966F9"/>
    <w:rsid w:val="00A96965"/>
    <w:rsid w:val="00A96B8C"/>
    <w:rsid w:val="00A96EBD"/>
    <w:rsid w:val="00A97B61"/>
    <w:rsid w:val="00AA08B5"/>
    <w:rsid w:val="00AA0C9F"/>
    <w:rsid w:val="00AA0EB0"/>
    <w:rsid w:val="00AA1502"/>
    <w:rsid w:val="00AA197B"/>
    <w:rsid w:val="00AA2ECA"/>
    <w:rsid w:val="00AA4372"/>
    <w:rsid w:val="00AA4633"/>
    <w:rsid w:val="00AA57DC"/>
    <w:rsid w:val="00AA604C"/>
    <w:rsid w:val="00AA7781"/>
    <w:rsid w:val="00AA7914"/>
    <w:rsid w:val="00AB0700"/>
    <w:rsid w:val="00AB1564"/>
    <w:rsid w:val="00AB2A63"/>
    <w:rsid w:val="00AB3CFA"/>
    <w:rsid w:val="00AB46FF"/>
    <w:rsid w:val="00AB50F5"/>
    <w:rsid w:val="00AC0BF3"/>
    <w:rsid w:val="00AC19D5"/>
    <w:rsid w:val="00AC25A6"/>
    <w:rsid w:val="00AC281C"/>
    <w:rsid w:val="00AC2D94"/>
    <w:rsid w:val="00AC3F6F"/>
    <w:rsid w:val="00AC4492"/>
    <w:rsid w:val="00AC5440"/>
    <w:rsid w:val="00AC54C8"/>
    <w:rsid w:val="00AC63BF"/>
    <w:rsid w:val="00AC7284"/>
    <w:rsid w:val="00AC77B7"/>
    <w:rsid w:val="00AC7B27"/>
    <w:rsid w:val="00AC7E17"/>
    <w:rsid w:val="00AD0021"/>
    <w:rsid w:val="00AD4BF1"/>
    <w:rsid w:val="00AD4E0A"/>
    <w:rsid w:val="00AD570C"/>
    <w:rsid w:val="00AD5E2E"/>
    <w:rsid w:val="00AD5F63"/>
    <w:rsid w:val="00AD6A83"/>
    <w:rsid w:val="00AD6DF1"/>
    <w:rsid w:val="00AD7F38"/>
    <w:rsid w:val="00AE2066"/>
    <w:rsid w:val="00AE3362"/>
    <w:rsid w:val="00AE4CFF"/>
    <w:rsid w:val="00AE5759"/>
    <w:rsid w:val="00AE67B6"/>
    <w:rsid w:val="00AE7E84"/>
    <w:rsid w:val="00AF0D49"/>
    <w:rsid w:val="00AF421D"/>
    <w:rsid w:val="00AF4278"/>
    <w:rsid w:val="00B01001"/>
    <w:rsid w:val="00B03C93"/>
    <w:rsid w:val="00B04047"/>
    <w:rsid w:val="00B052AC"/>
    <w:rsid w:val="00B07837"/>
    <w:rsid w:val="00B108BB"/>
    <w:rsid w:val="00B11FE2"/>
    <w:rsid w:val="00B12000"/>
    <w:rsid w:val="00B12600"/>
    <w:rsid w:val="00B12A9E"/>
    <w:rsid w:val="00B1336A"/>
    <w:rsid w:val="00B13735"/>
    <w:rsid w:val="00B13929"/>
    <w:rsid w:val="00B144CB"/>
    <w:rsid w:val="00B165EF"/>
    <w:rsid w:val="00B178C8"/>
    <w:rsid w:val="00B22783"/>
    <w:rsid w:val="00B23119"/>
    <w:rsid w:val="00B235BB"/>
    <w:rsid w:val="00B24EC2"/>
    <w:rsid w:val="00B25956"/>
    <w:rsid w:val="00B30271"/>
    <w:rsid w:val="00B30AD6"/>
    <w:rsid w:val="00B30BA5"/>
    <w:rsid w:val="00B32A68"/>
    <w:rsid w:val="00B32B28"/>
    <w:rsid w:val="00B33AD3"/>
    <w:rsid w:val="00B33DB7"/>
    <w:rsid w:val="00B34383"/>
    <w:rsid w:val="00B34A31"/>
    <w:rsid w:val="00B34F5E"/>
    <w:rsid w:val="00B35359"/>
    <w:rsid w:val="00B35F46"/>
    <w:rsid w:val="00B41F8E"/>
    <w:rsid w:val="00B42B02"/>
    <w:rsid w:val="00B432EC"/>
    <w:rsid w:val="00B43533"/>
    <w:rsid w:val="00B44894"/>
    <w:rsid w:val="00B4686C"/>
    <w:rsid w:val="00B47DED"/>
    <w:rsid w:val="00B47E38"/>
    <w:rsid w:val="00B50C6C"/>
    <w:rsid w:val="00B5274D"/>
    <w:rsid w:val="00B56947"/>
    <w:rsid w:val="00B56B7F"/>
    <w:rsid w:val="00B56DD7"/>
    <w:rsid w:val="00B600AB"/>
    <w:rsid w:val="00B60805"/>
    <w:rsid w:val="00B609E1"/>
    <w:rsid w:val="00B61449"/>
    <w:rsid w:val="00B61CCB"/>
    <w:rsid w:val="00B61D5D"/>
    <w:rsid w:val="00B64344"/>
    <w:rsid w:val="00B64610"/>
    <w:rsid w:val="00B662A2"/>
    <w:rsid w:val="00B665B4"/>
    <w:rsid w:val="00B66D92"/>
    <w:rsid w:val="00B675B2"/>
    <w:rsid w:val="00B67CE8"/>
    <w:rsid w:val="00B71021"/>
    <w:rsid w:val="00B71BE5"/>
    <w:rsid w:val="00B727E2"/>
    <w:rsid w:val="00B72CB5"/>
    <w:rsid w:val="00B73C54"/>
    <w:rsid w:val="00B742AA"/>
    <w:rsid w:val="00B7450E"/>
    <w:rsid w:val="00B80D47"/>
    <w:rsid w:val="00B80DAE"/>
    <w:rsid w:val="00B81184"/>
    <w:rsid w:val="00B81457"/>
    <w:rsid w:val="00B814DD"/>
    <w:rsid w:val="00B82438"/>
    <w:rsid w:val="00B824B8"/>
    <w:rsid w:val="00B82CFC"/>
    <w:rsid w:val="00B831B8"/>
    <w:rsid w:val="00B85716"/>
    <w:rsid w:val="00B86DD0"/>
    <w:rsid w:val="00B86F1A"/>
    <w:rsid w:val="00B87CF0"/>
    <w:rsid w:val="00B907A0"/>
    <w:rsid w:val="00B927BA"/>
    <w:rsid w:val="00B92BF0"/>
    <w:rsid w:val="00B92C1E"/>
    <w:rsid w:val="00B93006"/>
    <w:rsid w:val="00B95D71"/>
    <w:rsid w:val="00B963D5"/>
    <w:rsid w:val="00B9666D"/>
    <w:rsid w:val="00B97D18"/>
    <w:rsid w:val="00BA2150"/>
    <w:rsid w:val="00BA2306"/>
    <w:rsid w:val="00BA31E8"/>
    <w:rsid w:val="00BA3D62"/>
    <w:rsid w:val="00BA4083"/>
    <w:rsid w:val="00BA528B"/>
    <w:rsid w:val="00BA6305"/>
    <w:rsid w:val="00BA6DE9"/>
    <w:rsid w:val="00BB0E08"/>
    <w:rsid w:val="00BB1023"/>
    <w:rsid w:val="00BB4B49"/>
    <w:rsid w:val="00BB6094"/>
    <w:rsid w:val="00BB6B3C"/>
    <w:rsid w:val="00BC15C6"/>
    <w:rsid w:val="00BC2CC1"/>
    <w:rsid w:val="00BC35CD"/>
    <w:rsid w:val="00BC377C"/>
    <w:rsid w:val="00BC3C92"/>
    <w:rsid w:val="00BC491A"/>
    <w:rsid w:val="00BC60E9"/>
    <w:rsid w:val="00BC6D1F"/>
    <w:rsid w:val="00BD004A"/>
    <w:rsid w:val="00BD048F"/>
    <w:rsid w:val="00BD0E26"/>
    <w:rsid w:val="00BD318C"/>
    <w:rsid w:val="00BD3A2F"/>
    <w:rsid w:val="00BD7326"/>
    <w:rsid w:val="00BE008E"/>
    <w:rsid w:val="00BE21EA"/>
    <w:rsid w:val="00BE398A"/>
    <w:rsid w:val="00BE5D0D"/>
    <w:rsid w:val="00BE6E4F"/>
    <w:rsid w:val="00BF1295"/>
    <w:rsid w:val="00BF132D"/>
    <w:rsid w:val="00BF42C9"/>
    <w:rsid w:val="00BF4D86"/>
    <w:rsid w:val="00BF5BB9"/>
    <w:rsid w:val="00BF5E1D"/>
    <w:rsid w:val="00BF7F65"/>
    <w:rsid w:val="00C005E2"/>
    <w:rsid w:val="00C01C2D"/>
    <w:rsid w:val="00C03F6D"/>
    <w:rsid w:val="00C04C2F"/>
    <w:rsid w:val="00C04E34"/>
    <w:rsid w:val="00C04FE0"/>
    <w:rsid w:val="00C05A34"/>
    <w:rsid w:val="00C06C84"/>
    <w:rsid w:val="00C110A0"/>
    <w:rsid w:val="00C123A6"/>
    <w:rsid w:val="00C12C47"/>
    <w:rsid w:val="00C144E5"/>
    <w:rsid w:val="00C1585A"/>
    <w:rsid w:val="00C17982"/>
    <w:rsid w:val="00C17DE2"/>
    <w:rsid w:val="00C20019"/>
    <w:rsid w:val="00C20E5B"/>
    <w:rsid w:val="00C2112C"/>
    <w:rsid w:val="00C2116D"/>
    <w:rsid w:val="00C211A1"/>
    <w:rsid w:val="00C211BE"/>
    <w:rsid w:val="00C21DB5"/>
    <w:rsid w:val="00C22B23"/>
    <w:rsid w:val="00C23742"/>
    <w:rsid w:val="00C23ABC"/>
    <w:rsid w:val="00C23F66"/>
    <w:rsid w:val="00C24695"/>
    <w:rsid w:val="00C2482F"/>
    <w:rsid w:val="00C24FBF"/>
    <w:rsid w:val="00C2665D"/>
    <w:rsid w:val="00C27FB6"/>
    <w:rsid w:val="00C31383"/>
    <w:rsid w:val="00C315D7"/>
    <w:rsid w:val="00C31E05"/>
    <w:rsid w:val="00C3228B"/>
    <w:rsid w:val="00C32FD4"/>
    <w:rsid w:val="00C3429B"/>
    <w:rsid w:val="00C348C2"/>
    <w:rsid w:val="00C3522D"/>
    <w:rsid w:val="00C353B9"/>
    <w:rsid w:val="00C3683A"/>
    <w:rsid w:val="00C37EA6"/>
    <w:rsid w:val="00C37EB1"/>
    <w:rsid w:val="00C44596"/>
    <w:rsid w:val="00C45BB5"/>
    <w:rsid w:val="00C4689C"/>
    <w:rsid w:val="00C46E43"/>
    <w:rsid w:val="00C47199"/>
    <w:rsid w:val="00C47B4E"/>
    <w:rsid w:val="00C47E1B"/>
    <w:rsid w:val="00C50A0E"/>
    <w:rsid w:val="00C50A54"/>
    <w:rsid w:val="00C51594"/>
    <w:rsid w:val="00C51FA8"/>
    <w:rsid w:val="00C5308D"/>
    <w:rsid w:val="00C533A0"/>
    <w:rsid w:val="00C54836"/>
    <w:rsid w:val="00C54FD2"/>
    <w:rsid w:val="00C553A9"/>
    <w:rsid w:val="00C55AD1"/>
    <w:rsid w:val="00C56B25"/>
    <w:rsid w:val="00C571EA"/>
    <w:rsid w:val="00C616BB"/>
    <w:rsid w:val="00C633DB"/>
    <w:rsid w:val="00C633EC"/>
    <w:rsid w:val="00C635B8"/>
    <w:rsid w:val="00C63DA8"/>
    <w:rsid w:val="00C65415"/>
    <w:rsid w:val="00C66596"/>
    <w:rsid w:val="00C67235"/>
    <w:rsid w:val="00C72C5D"/>
    <w:rsid w:val="00C732A3"/>
    <w:rsid w:val="00C76087"/>
    <w:rsid w:val="00C77715"/>
    <w:rsid w:val="00C81369"/>
    <w:rsid w:val="00C814E2"/>
    <w:rsid w:val="00C81823"/>
    <w:rsid w:val="00C82047"/>
    <w:rsid w:val="00C82BFD"/>
    <w:rsid w:val="00C83277"/>
    <w:rsid w:val="00C837B0"/>
    <w:rsid w:val="00C83B12"/>
    <w:rsid w:val="00C83F32"/>
    <w:rsid w:val="00C84994"/>
    <w:rsid w:val="00C849B6"/>
    <w:rsid w:val="00C85CF4"/>
    <w:rsid w:val="00C866AB"/>
    <w:rsid w:val="00C86808"/>
    <w:rsid w:val="00C86817"/>
    <w:rsid w:val="00C908B4"/>
    <w:rsid w:val="00C90900"/>
    <w:rsid w:val="00C92DD1"/>
    <w:rsid w:val="00C9331D"/>
    <w:rsid w:val="00C942E9"/>
    <w:rsid w:val="00C9483E"/>
    <w:rsid w:val="00C96533"/>
    <w:rsid w:val="00C97C63"/>
    <w:rsid w:val="00CA24A6"/>
    <w:rsid w:val="00CA2948"/>
    <w:rsid w:val="00CA49B9"/>
    <w:rsid w:val="00CA4B02"/>
    <w:rsid w:val="00CA6780"/>
    <w:rsid w:val="00CB0CF9"/>
    <w:rsid w:val="00CB10DD"/>
    <w:rsid w:val="00CB20E7"/>
    <w:rsid w:val="00CB36A4"/>
    <w:rsid w:val="00CB402A"/>
    <w:rsid w:val="00CB4163"/>
    <w:rsid w:val="00CB420B"/>
    <w:rsid w:val="00CB4EFA"/>
    <w:rsid w:val="00CB61A9"/>
    <w:rsid w:val="00CC09B4"/>
    <w:rsid w:val="00CC0F6F"/>
    <w:rsid w:val="00CC1BA6"/>
    <w:rsid w:val="00CC26E0"/>
    <w:rsid w:val="00CC306A"/>
    <w:rsid w:val="00CC3508"/>
    <w:rsid w:val="00CC37DE"/>
    <w:rsid w:val="00CC401F"/>
    <w:rsid w:val="00CC4556"/>
    <w:rsid w:val="00CC4606"/>
    <w:rsid w:val="00CC492B"/>
    <w:rsid w:val="00CC5FF1"/>
    <w:rsid w:val="00CC6457"/>
    <w:rsid w:val="00CC693B"/>
    <w:rsid w:val="00CC7BB0"/>
    <w:rsid w:val="00CC7E0B"/>
    <w:rsid w:val="00CD08A8"/>
    <w:rsid w:val="00CD1903"/>
    <w:rsid w:val="00CD4574"/>
    <w:rsid w:val="00CD5799"/>
    <w:rsid w:val="00CD5B31"/>
    <w:rsid w:val="00CD6513"/>
    <w:rsid w:val="00CD6FE1"/>
    <w:rsid w:val="00CD72A1"/>
    <w:rsid w:val="00CE2FDB"/>
    <w:rsid w:val="00CE4441"/>
    <w:rsid w:val="00CE5FB6"/>
    <w:rsid w:val="00CE6D58"/>
    <w:rsid w:val="00CE7910"/>
    <w:rsid w:val="00CF0AC7"/>
    <w:rsid w:val="00CF2E4F"/>
    <w:rsid w:val="00CF3826"/>
    <w:rsid w:val="00CF3858"/>
    <w:rsid w:val="00CF38D0"/>
    <w:rsid w:val="00CF404B"/>
    <w:rsid w:val="00CF5187"/>
    <w:rsid w:val="00CF5394"/>
    <w:rsid w:val="00CF60E0"/>
    <w:rsid w:val="00CF654E"/>
    <w:rsid w:val="00CF67E6"/>
    <w:rsid w:val="00CF7B01"/>
    <w:rsid w:val="00D00CBE"/>
    <w:rsid w:val="00D02688"/>
    <w:rsid w:val="00D0329F"/>
    <w:rsid w:val="00D03834"/>
    <w:rsid w:val="00D054B6"/>
    <w:rsid w:val="00D0600F"/>
    <w:rsid w:val="00D07450"/>
    <w:rsid w:val="00D07AC3"/>
    <w:rsid w:val="00D103EC"/>
    <w:rsid w:val="00D10436"/>
    <w:rsid w:val="00D10C42"/>
    <w:rsid w:val="00D1198F"/>
    <w:rsid w:val="00D11D03"/>
    <w:rsid w:val="00D1281A"/>
    <w:rsid w:val="00D15BA8"/>
    <w:rsid w:val="00D1603C"/>
    <w:rsid w:val="00D1746A"/>
    <w:rsid w:val="00D17DFA"/>
    <w:rsid w:val="00D2013C"/>
    <w:rsid w:val="00D20CD2"/>
    <w:rsid w:val="00D21A6B"/>
    <w:rsid w:val="00D224C3"/>
    <w:rsid w:val="00D23159"/>
    <w:rsid w:val="00D247F4"/>
    <w:rsid w:val="00D25DF5"/>
    <w:rsid w:val="00D26AFF"/>
    <w:rsid w:val="00D26ED3"/>
    <w:rsid w:val="00D27CE4"/>
    <w:rsid w:val="00D32070"/>
    <w:rsid w:val="00D3341B"/>
    <w:rsid w:val="00D33641"/>
    <w:rsid w:val="00D347DA"/>
    <w:rsid w:val="00D35390"/>
    <w:rsid w:val="00D35A2A"/>
    <w:rsid w:val="00D4038B"/>
    <w:rsid w:val="00D40EAA"/>
    <w:rsid w:val="00D41EEE"/>
    <w:rsid w:val="00D420A0"/>
    <w:rsid w:val="00D42B4C"/>
    <w:rsid w:val="00D42FB8"/>
    <w:rsid w:val="00D437DE"/>
    <w:rsid w:val="00D43875"/>
    <w:rsid w:val="00D447D2"/>
    <w:rsid w:val="00D44A54"/>
    <w:rsid w:val="00D45CC8"/>
    <w:rsid w:val="00D45D27"/>
    <w:rsid w:val="00D4787F"/>
    <w:rsid w:val="00D50B39"/>
    <w:rsid w:val="00D50FA1"/>
    <w:rsid w:val="00D525DF"/>
    <w:rsid w:val="00D5269A"/>
    <w:rsid w:val="00D52734"/>
    <w:rsid w:val="00D529DF"/>
    <w:rsid w:val="00D54697"/>
    <w:rsid w:val="00D552EE"/>
    <w:rsid w:val="00D57858"/>
    <w:rsid w:val="00D57E86"/>
    <w:rsid w:val="00D57EF5"/>
    <w:rsid w:val="00D60977"/>
    <w:rsid w:val="00D61389"/>
    <w:rsid w:val="00D625C9"/>
    <w:rsid w:val="00D6312F"/>
    <w:rsid w:val="00D64182"/>
    <w:rsid w:val="00D66476"/>
    <w:rsid w:val="00D70107"/>
    <w:rsid w:val="00D706C6"/>
    <w:rsid w:val="00D70B88"/>
    <w:rsid w:val="00D70C91"/>
    <w:rsid w:val="00D71DEB"/>
    <w:rsid w:val="00D7291C"/>
    <w:rsid w:val="00D738FA"/>
    <w:rsid w:val="00D74002"/>
    <w:rsid w:val="00D74951"/>
    <w:rsid w:val="00D76525"/>
    <w:rsid w:val="00D80AF6"/>
    <w:rsid w:val="00D829F8"/>
    <w:rsid w:val="00D8431D"/>
    <w:rsid w:val="00D84EBD"/>
    <w:rsid w:val="00D85713"/>
    <w:rsid w:val="00D87C08"/>
    <w:rsid w:val="00D903F1"/>
    <w:rsid w:val="00D9046D"/>
    <w:rsid w:val="00D9063B"/>
    <w:rsid w:val="00D916E6"/>
    <w:rsid w:val="00D925CB"/>
    <w:rsid w:val="00D925FF"/>
    <w:rsid w:val="00D937C7"/>
    <w:rsid w:val="00D95AA6"/>
    <w:rsid w:val="00D96095"/>
    <w:rsid w:val="00D96754"/>
    <w:rsid w:val="00DA2F19"/>
    <w:rsid w:val="00DA362C"/>
    <w:rsid w:val="00DA47D1"/>
    <w:rsid w:val="00DA5EF0"/>
    <w:rsid w:val="00DB04B4"/>
    <w:rsid w:val="00DB050A"/>
    <w:rsid w:val="00DB2E37"/>
    <w:rsid w:val="00DB32E5"/>
    <w:rsid w:val="00DB44FE"/>
    <w:rsid w:val="00DB4787"/>
    <w:rsid w:val="00DB4A4E"/>
    <w:rsid w:val="00DB63FD"/>
    <w:rsid w:val="00DC226E"/>
    <w:rsid w:val="00DC2CDF"/>
    <w:rsid w:val="00DC49B8"/>
    <w:rsid w:val="00DC7BBB"/>
    <w:rsid w:val="00DD20E7"/>
    <w:rsid w:val="00DD219F"/>
    <w:rsid w:val="00DD2AD2"/>
    <w:rsid w:val="00DD36FF"/>
    <w:rsid w:val="00DD4361"/>
    <w:rsid w:val="00DD4609"/>
    <w:rsid w:val="00DD47D9"/>
    <w:rsid w:val="00DD506B"/>
    <w:rsid w:val="00DD69CA"/>
    <w:rsid w:val="00DE1383"/>
    <w:rsid w:val="00DE35CB"/>
    <w:rsid w:val="00DE381D"/>
    <w:rsid w:val="00DE400B"/>
    <w:rsid w:val="00DE4CA6"/>
    <w:rsid w:val="00DE6038"/>
    <w:rsid w:val="00DE60A7"/>
    <w:rsid w:val="00DE706B"/>
    <w:rsid w:val="00DE77B6"/>
    <w:rsid w:val="00DE7865"/>
    <w:rsid w:val="00DF07A2"/>
    <w:rsid w:val="00DF0B31"/>
    <w:rsid w:val="00DF1C2F"/>
    <w:rsid w:val="00DF2349"/>
    <w:rsid w:val="00DF315A"/>
    <w:rsid w:val="00DF465C"/>
    <w:rsid w:val="00DF65DE"/>
    <w:rsid w:val="00DF69B4"/>
    <w:rsid w:val="00DF6BD5"/>
    <w:rsid w:val="00DF7678"/>
    <w:rsid w:val="00DF787F"/>
    <w:rsid w:val="00E00373"/>
    <w:rsid w:val="00E00977"/>
    <w:rsid w:val="00E011B0"/>
    <w:rsid w:val="00E0183B"/>
    <w:rsid w:val="00E021E1"/>
    <w:rsid w:val="00E02F53"/>
    <w:rsid w:val="00E03265"/>
    <w:rsid w:val="00E04580"/>
    <w:rsid w:val="00E04A23"/>
    <w:rsid w:val="00E05C1F"/>
    <w:rsid w:val="00E065E9"/>
    <w:rsid w:val="00E077B1"/>
    <w:rsid w:val="00E13FC1"/>
    <w:rsid w:val="00E153D1"/>
    <w:rsid w:val="00E17A25"/>
    <w:rsid w:val="00E23A34"/>
    <w:rsid w:val="00E247DF"/>
    <w:rsid w:val="00E266E8"/>
    <w:rsid w:val="00E26D3E"/>
    <w:rsid w:val="00E27246"/>
    <w:rsid w:val="00E30B72"/>
    <w:rsid w:val="00E30E8E"/>
    <w:rsid w:val="00E310B9"/>
    <w:rsid w:val="00E325CA"/>
    <w:rsid w:val="00E333D1"/>
    <w:rsid w:val="00E339DA"/>
    <w:rsid w:val="00E33B63"/>
    <w:rsid w:val="00E34629"/>
    <w:rsid w:val="00E3560F"/>
    <w:rsid w:val="00E35A22"/>
    <w:rsid w:val="00E35F50"/>
    <w:rsid w:val="00E360A5"/>
    <w:rsid w:val="00E36A27"/>
    <w:rsid w:val="00E4068F"/>
    <w:rsid w:val="00E40CFA"/>
    <w:rsid w:val="00E40E00"/>
    <w:rsid w:val="00E41023"/>
    <w:rsid w:val="00E4147C"/>
    <w:rsid w:val="00E41E88"/>
    <w:rsid w:val="00E4275E"/>
    <w:rsid w:val="00E428D3"/>
    <w:rsid w:val="00E44E3D"/>
    <w:rsid w:val="00E45D06"/>
    <w:rsid w:val="00E4650C"/>
    <w:rsid w:val="00E501D8"/>
    <w:rsid w:val="00E5370D"/>
    <w:rsid w:val="00E55B60"/>
    <w:rsid w:val="00E56536"/>
    <w:rsid w:val="00E570D0"/>
    <w:rsid w:val="00E57F77"/>
    <w:rsid w:val="00E60308"/>
    <w:rsid w:val="00E60873"/>
    <w:rsid w:val="00E6106D"/>
    <w:rsid w:val="00E61AAF"/>
    <w:rsid w:val="00E63A97"/>
    <w:rsid w:val="00E645BE"/>
    <w:rsid w:val="00E65075"/>
    <w:rsid w:val="00E6650C"/>
    <w:rsid w:val="00E67602"/>
    <w:rsid w:val="00E67C39"/>
    <w:rsid w:val="00E67E1D"/>
    <w:rsid w:val="00E7076A"/>
    <w:rsid w:val="00E70F46"/>
    <w:rsid w:val="00E743A1"/>
    <w:rsid w:val="00E7480F"/>
    <w:rsid w:val="00E75478"/>
    <w:rsid w:val="00E758CA"/>
    <w:rsid w:val="00E774DD"/>
    <w:rsid w:val="00E80753"/>
    <w:rsid w:val="00E81058"/>
    <w:rsid w:val="00E81059"/>
    <w:rsid w:val="00E81A27"/>
    <w:rsid w:val="00E835AD"/>
    <w:rsid w:val="00E83808"/>
    <w:rsid w:val="00E8489F"/>
    <w:rsid w:val="00E849D1"/>
    <w:rsid w:val="00E90255"/>
    <w:rsid w:val="00E92594"/>
    <w:rsid w:val="00E92836"/>
    <w:rsid w:val="00E93C02"/>
    <w:rsid w:val="00E93E44"/>
    <w:rsid w:val="00E94140"/>
    <w:rsid w:val="00E94504"/>
    <w:rsid w:val="00E94DD9"/>
    <w:rsid w:val="00E956ED"/>
    <w:rsid w:val="00E9602A"/>
    <w:rsid w:val="00EA021A"/>
    <w:rsid w:val="00EA02E2"/>
    <w:rsid w:val="00EA0DBF"/>
    <w:rsid w:val="00EA1B16"/>
    <w:rsid w:val="00EA1EA7"/>
    <w:rsid w:val="00EA2613"/>
    <w:rsid w:val="00EA2EC9"/>
    <w:rsid w:val="00EA2FA0"/>
    <w:rsid w:val="00EA3453"/>
    <w:rsid w:val="00EA4575"/>
    <w:rsid w:val="00EA47BA"/>
    <w:rsid w:val="00EA51B9"/>
    <w:rsid w:val="00EA5911"/>
    <w:rsid w:val="00EA5D24"/>
    <w:rsid w:val="00EA6E21"/>
    <w:rsid w:val="00EA7002"/>
    <w:rsid w:val="00EA7644"/>
    <w:rsid w:val="00EA774D"/>
    <w:rsid w:val="00EA7981"/>
    <w:rsid w:val="00EA7BCC"/>
    <w:rsid w:val="00EB0244"/>
    <w:rsid w:val="00EB0797"/>
    <w:rsid w:val="00EB0C7F"/>
    <w:rsid w:val="00EB1E53"/>
    <w:rsid w:val="00EB2564"/>
    <w:rsid w:val="00EB474D"/>
    <w:rsid w:val="00EB4757"/>
    <w:rsid w:val="00EB556F"/>
    <w:rsid w:val="00EB63A1"/>
    <w:rsid w:val="00EB6C61"/>
    <w:rsid w:val="00EB6F1A"/>
    <w:rsid w:val="00EB7564"/>
    <w:rsid w:val="00EB7C72"/>
    <w:rsid w:val="00EB7E7A"/>
    <w:rsid w:val="00EC297A"/>
    <w:rsid w:val="00EC5072"/>
    <w:rsid w:val="00EC5934"/>
    <w:rsid w:val="00EC5F9A"/>
    <w:rsid w:val="00EC74E1"/>
    <w:rsid w:val="00EC7834"/>
    <w:rsid w:val="00ED1B60"/>
    <w:rsid w:val="00ED212C"/>
    <w:rsid w:val="00ED2B54"/>
    <w:rsid w:val="00ED3EFB"/>
    <w:rsid w:val="00ED42D6"/>
    <w:rsid w:val="00ED51D3"/>
    <w:rsid w:val="00ED588B"/>
    <w:rsid w:val="00ED5ECD"/>
    <w:rsid w:val="00EE030E"/>
    <w:rsid w:val="00EE116D"/>
    <w:rsid w:val="00EE69D4"/>
    <w:rsid w:val="00EE6DDA"/>
    <w:rsid w:val="00EE7F37"/>
    <w:rsid w:val="00EE7F6E"/>
    <w:rsid w:val="00EF05FC"/>
    <w:rsid w:val="00EF0A40"/>
    <w:rsid w:val="00EF1314"/>
    <w:rsid w:val="00EF1D77"/>
    <w:rsid w:val="00EF1E39"/>
    <w:rsid w:val="00EF3B19"/>
    <w:rsid w:val="00EF3F4E"/>
    <w:rsid w:val="00EF57AE"/>
    <w:rsid w:val="00EF57E6"/>
    <w:rsid w:val="00EF5CAF"/>
    <w:rsid w:val="00EF7EEC"/>
    <w:rsid w:val="00F02194"/>
    <w:rsid w:val="00F03AB0"/>
    <w:rsid w:val="00F03D8C"/>
    <w:rsid w:val="00F062BB"/>
    <w:rsid w:val="00F10CE3"/>
    <w:rsid w:val="00F10F81"/>
    <w:rsid w:val="00F1131C"/>
    <w:rsid w:val="00F11498"/>
    <w:rsid w:val="00F11577"/>
    <w:rsid w:val="00F11CC0"/>
    <w:rsid w:val="00F12152"/>
    <w:rsid w:val="00F12485"/>
    <w:rsid w:val="00F124EF"/>
    <w:rsid w:val="00F130AA"/>
    <w:rsid w:val="00F133C5"/>
    <w:rsid w:val="00F141BE"/>
    <w:rsid w:val="00F142D3"/>
    <w:rsid w:val="00F1490F"/>
    <w:rsid w:val="00F14B7D"/>
    <w:rsid w:val="00F15128"/>
    <w:rsid w:val="00F16647"/>
    <w:rsid w:val="00F1672E"/>
    <w:rsid w:val="00F1740F"/>
    <w:rsid w:val="00F1744A"/>
    <w:rsid w:val="00F201F7"/>
    <w:rsid w:val="00F206A4"/>
    <w:rsid w:val="00F22454"/>
    <w:rsid w:val="00F23CBA"/>
    <w:rsid w:val="00F25B3F"/>
    <w:rsid w:val="00F30765"/>
    <w:rsid w:val="00F308E5"/>
    <w:rsid w:val="00F30DD0"/>
    <w:rsid w:val="00F316CB"/>
    <w:rsid w:val="00F31A10"/>
    <w:rsid w:val="00F33263"/>
    <w:rsid w:val="00F33EB5"/>
    <w:rsid w:val="00F33F26"/>
    <w:rsid w:val="00F34C43"/>
    <w:rsid w:val="00F36D1D"/>
    <w:rsid w:val="00F36E1F"/>
    <w:rsid w:val="00F40FD5"/>
    <w:rsid w:val="00F43C4E"/>
    <w:rsid w:val="00F43DE3"/>
    <w:rsid w:val="00F44F93"/>
    <w:rsid w:val="00F462C9"/>
    <w:rsid w:val="00F4694C"/>
    <w:rsid w:val="00F50CD5"/>
    <w:rsid w:val="00F50D48"/>
    <w:rsid w:val="00F54B45"/>
    <w:rsid w:val="00F54B55"/>
    <w:rsid w:val="00F54FD7"/>
    <w:rsid w:val="00F55013"/>
    <w:rsid w:val="00F5549F"/>
    <w:rsid w:val="00F55503"/>
    <w:rsid w:val="00F56064"/>
    <w:rsid w:val="00F565D4"/>
    <w:rsid w:val="00F60874"/>
    <w:rsid w:val="00F6232C"/>
    <w:rsid w:val="00F623DC"/>
    <w:rsid w:val="00F6264D"/>
    <w:rsid w:val="00F6348E"/>
    <w:rsid w:val="00F634F4"/>
    <w:rsid w:val="00F639F1"/>
    <w:rsid w:val="00F64AEB"/>
    <w:rsid w:val="00F65464"/>
    <w:rsid w:val="00F66480"/>
    <w:rsid w:val="00F66759"/>
    <w:rsid w:val="00F67212"/>
    <w:rsid w:val="00F72A6B"/>
    <w:rsid w:val="00F73B17"/>
    <w:rsid w:val="00F74ABC"/>
    <w:rsid w:val="00F75B5D"/>
    <w:rsid w:val="00F75C18"/>
    <w:rsid w:val="00F7600C"/>
    <w:rsid w:val="00F764D0"/>
    <w:rsid w:val="00F802B4"/>
    <w:rsid w:val="00F806F2"/>
    <w:rsid w:val="00F80BE2"/>
    <w:rsid w:val="00F80E68"/>
    <w:rsid w:val="00F829A3"/>
    <w:rsid w:val="00F837A7"/>
    <w:rsid w:val="00F83961"/>
    <w:rsid w:val="00F858AC"/>
    <w:rsid w:val="00F85CD4"/>
    <w:rsid w:val="00F86D40"/>
    <w:rsid w:val="00F87B04"/>
    <w:rsid w:val="00F87BED"/>
    <w:rsid w:val="00F90606"/>
    <w:rsid w:val="00F90B3F"/>
    <w:rsid w:val="00F91457"/>
    <w:rsid w:val="00F91E11"/>
    <w:rsid w:val="00F92C8F"/>
    <w:rsid w:val="00F94546"/>
    <w:rsid w:val="00F975F6"/>
    <w:rsid w:val="00F97DCD"/>
    <w:rsid w:val="00FA0FD9"/>
    <w:rsid w:val="00FA18AD"/>
    <w:rsid w:val="00FA28FB"/>
    <w:rsid w:val="00FA2FD8"/>
    <w:rsid w:val="00FA4208"/>
    <w:rsid w:val="00FA47F2"/>
    <w:rsid w:val="00FA7569"/>
    <w:rsid w:val="00FB033E"/>
    <w:rsid w:val="00FB09F6"/>
    <w:rsid w:val="00FB0C4C"/>
    <w:rsid w:val="00FB11E8"/>
    <w:rsid w:val="00FB1653"/>
    <w:rsid w:val="00FB1DB9"/>
    <w:rsid w:val="00FB1F50"/>
    <w:rsid w:val="00FB243D"/>
    <w:rsid w:val="00FB259B"/>
    <w:rsid w:val="00FB45FC"/>
    <w:rsid w:val="00FB48F6"/>
    <w:rsid w:val="00FC02FC"/>
    <w:rsid w:val="00FC1A64"/>
    <w:rsid w:val="00FC2117"/>
    <w:rsid w:val="00FC2F37"/>
    <w:rsid w:val="00FC4607"/>
    <w:rsid w:val="00FC4659"/>
    <w:rsid w:val="00FC57BE"/>
    <w:rsid w:val="00FC5F65"/>
    <w:rsid w:val="00FC60E9"/>
    <w:rsid w:val="00FC6C98"/>
    <w:rsid w:val="00FC6DAF"/>
    <w:rsid w:val="00FD0086"/>
    <w:rsid w:val="00FD128E"/>
    <w:rsid w:val="00FD248F"/>
    <w:rsid w:val="00FD2ADD"/>
    <w:rsid w:val="00FD4010"/>
    <w:rsid w:val="00FD5289"/>
    <w:rsid w:val="00FD5A3C"/>
    <w:rsid w:val="00FD6987"/>
    <w:rsid w:val="00FE58C5"/>
    <w:rsid w:val="00FF0C0F"/>
    <w:rsid w:val="00FF1894"/>
    <w:rsid w:val="00FF2B68"/>
    <w:rsid w:val="00FF3B9B"/>
    <w:rsid w:val="00FF443D"/>
    <w:rsid w:val="00FF52EC"/>
    <w:rsid w:val="00FF53EE"/>
    <w:rsid w:val="00FF69B6"/>
    <w:rsid w:val="00FF7101"/>
    <w:rsid w:val="00FF7453"/>
    <w:rsid w:val="00FF7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2E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360A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360A5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E360A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360A5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36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360A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299</TotalTime>
  <Pages>3</Pages>
  <Words>604</Words>
  <Characters>3443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2013-04-22T11:42:00Z</cp:lastPrinted>
  <dcterms:created xsi:type="dcterms:W3CDTF">2013-03-20T13:16:00Z</dcterms:created>
  <dcterms:modified xsi:type="dcterms:W3CDTF">2013-04-22T12:27:00Z</dcterms:modified>
</cp:coreProperties>
</file>